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18694" w14:textId="77777777" w:rsidR="00B34CA3" w:rsidRDefault="00B34CA3" w:rsidP="00F67A58">
      <w:pPr>
        <w:pStyle w:val="ASDEFCONNormal"/>
        <w:jc w:val="center"/>
      </w:pPr>
      <w:bookmarkStart w:id="0" w:name="_Toc515805636"/>
      <w:bookmarkStart w:id="1" w:name="_Toc515805641"/>
      <w:bookmarkStart w:id="2" w:name="_GoBack"/>
      <w:bookmarkEnd w:id="2"/>
      <w:r>
        <w:t>G</w:t>
      </w:r>
      <w:bookmarkStart w:id="3" w:name="_Ref41281992"/>
      <w:bookmarkEnd w:id="3"/>
      <w:r>
        <w:t>UIDANCE PAGES TO BE DELETED WHEN PUBLISHED</w:t>
      </w:r>
    </w:p>
    <w:p w14:paraId="7D84DCF0" w14:textId="77777777" w:rsidR="00B34CA3" w:rsidRPr="00D0692F" w:rsidRDefault="00D0692F" w:rsidP="00F67A58">
      <w:pPr>
        <w:pStyle w:val="ASDEFCONTitle"/>
      </w:pPr>
      <w:r w:rsidRPr="00D0692F">
        <w:t>ASDEFCON (SUPPORT)</w:t>
      </w:r>
    </w:p>
    <w:p w14:paraId="6D1CE915" w14:textId="77777777" w:rsidR="00B34CA3" w:rsidRDefault="00B34CA3" w:rsidP="000A3849">
      <w:pPr>
        <w:pStyle w:val="ASDEFCONTitle"/>
      </w:pPr>
      <w:r>
        <w:t>SECTION 1: GUIDANCE for DSD-SUP-SACC</w:t>
      </w:r>
    </w:p>
    <w:p w14:paraId="0926BB40" w14:textId="77777777" w:rsidR="00B34CA3" w:rsidRDefault="00B34CA3" w:rsidP="000A3849">
      <w:pPr>
        <w:pStyle w:val="ASDEFCONTitle"/>
        <w:spacing w:before="0"/>
      </w:pPr>
      <w:r>
        <w:t>(STOCK AssessMENT, CodifICATION and CataloguING</w:t>
      </w:r>
      <w:r w:rsidR="00D27DEA">
        <w:t xml:space="preserve"> SERVICES</w:t>
      </w:r>
      <w:r>
        <w:t>)</w:t>
      </w:r>
    </w:p>
    <w:p w14:paraId="2DEA3A07" w14:textId="77777777" w:rsidR="00B34CA3" w:rsidRDefault="00B34CA3" w:rsidP="00F67A58">
      <w:pPr>
        <w:pStyle w:val="GuideMarginHead-ASDEFCON"/>
      </w:pPr>
      <w:r w:rsidRPr="00D0692F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3C39D97A" w14:textId="72E6F3B9" w:rsidR="00B34CA3" w:rsidRDefault="00B34CA3" w:rsidP="00F67A58">
      <w:pPr>
        <w:pStyle w:val="GuideMarginHead-ASDEFCON"/>
      </w:pPr>
      <w:r w:rsidRPr="00D0692F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Refer to ‘Description and Intended Use’, clause </w:t>
      </w:r>
      <w:r w:rsidR="000A7375">
        <w:fldChar w:fldCharType="begin"/>
      </w:r>
      <w:r w:rsidR="000A7375">
        <w:instrText xml:space="preserve"> REF _Ref423956782 \r \h </w:instrText>
      </w:r>
      <w:r w:rsidR="000A7375">
        <w:fldChar w:fldCharType="separate"/>
      </w:r>
      <w:r w:rsidR="00326A62">
        <w:t>3</w:t>
      </w:r>
      <w:r w:rsidR="000A7375">
        <w:fldChar w:fldCharType="end"/>
      </w:r>
      <w:r>
        <w:t>.</w:t>
      </w:r>
    </w:p>
    <w:p w14:paraId="181BB49C" w14:textId="6F721889" w:rsidR="00407BBE" w:rsidRDefault="00B34CA3" w:rsidP="000A3849">
      <w:pPr>
        <w:pStyle w:val="GuideMarginHead-ASDEFCON"/>
        <w:rPr>
          <w:i/>
        </w:rPr>
      </w:pPr>
      <w:r w:rsidRPr="00D0692F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961521">
        <w:t>Product Support Manual (PSM)</w:t>
      </w:r>
      <w:r w:rsidR="00EC5A7D" w:rsidRPr="000A3849">
        <w:t xml:space="preserve"> Chapter </w:t>
      </w:r>
      <w:r w:rsidR="00961521">
        <w:t>2</w:t>
      </w:r>
      <w:r w:rsidR="00EE143B" w:rsidRPr="000A3849">
        <w:t>,</w:t>
      </w:r>
      <w:r w:rsidR="00EE143B" w:rsidRPr="000A3849">
        <w:rPr>
          <w:i/>
        </w:rPr>
        <w:t xml:space="preserve"> </w:t>
      </w:r>
      <w:r w:rsidR="00EE143B" w:rsidRPr="00F2726A">
        <w:rPr>
          <w:i/>
        </w:rPr>
        <w:t>Item Identification and Recording of Defence Logistics Assets</w:t>
      </w:r>
      <w:r w:rsidR="00EE143B" w:rsidRPr="000A3849">
        <w:rPr>
          <w:i/>
        </w:rPr>
        <w:t xml:space="preserve"> </w:t>
      </w:r>
    </w:p>
    <w:p w14:paraId="5E0927A0" w14:textId="262EE6B2" w:rsidR="00671D5A" w:rsidRDefault="00671D5A" w:rsidP="00A90C1C">
      <w:pPr>
        <w:pStyle w:val="GuideText-ASDEFCON"/>
      </w:pPr>
      <w:r>
        <w:t xml:space="preserve">PSM Chapter 4, </w:t>
      </w:r>
      <w:r w:rsidR="00F2726A">
        <w:t xml:space="preserve">Supply </w:t>
      </w:r>
      <w:r>
        <w:t>Aspects of Contractor Owned Spares</w:t>
      </w:r>
    </w:p>
    <w:p w14:paraId="2108D5D9" w14:textId="53FE4E28" w:rsidR="00A90C1C" w:rsidRDefault="00A90C1C" w:rsidP="00A90C1C">
      <w:pPr>
        <w:pStyle w:val="GuideText-ASDEFCON"/>
      </w:pPr>
      <w:r>
        <w:t xml:space="preserve">PSM Chapter 16, </w:t>
      </w:r>
      <w:r w:rsidRPr="00A90C1C">
        <w:rPr>
          <w:i/>
        </w:rPr>
        <w:t>MC Catalogue Processes</w:t>
      </w:r>
    </w:p>
    <w:p w14:paraId="1A4957FC" w14:textId="1FA3FB5B" w:rsidR="00A90C1C" w:rsidRDefault="00A90C1C" w:rsidP="00A90C1C">
      <w:pPr>
        <w:pStyle w:val="GuideText-ASDEFCON"/>
      </w:pPr>
      <w:r>
        <w:t xml:space="preserve">PSM Chapter 17, </w:t>
      </w:r>
      <w:r w:rsidR="00F24273" w:rsidRPr="00F24273">
        <w:rPr>
          <w:i/>
        </w:rPr>
        <w:t xml:space="preserve">MILIS </w:t>
      </w:r>
      <w:r w:rsidRPr="00A90C1C">
        <w:rPr>
          <w:i/>
        </w:rPr>
        <w:t>Catalogue Support Processes</w:t>
      </w:r>
    </w:p>
    <w:p w14:paraId="1258ED0C" w14:textId="22969738" w:rsidR="00EC5A7D" w:rsidRDefault="00A90C1C" w:rsidP="00A90C1C">
      <w:pPr>
        <w:pStyle w:val="GuideText-ASDEFCON"/>
      </w:pPr>
      <w:r>
        <w:t xml:space="preserve">PSM Chapter 25, </w:t>
      </w:r>
      <w:r w:rsidRPr="00A90C1C">
        <w:rPr>
          <w:i/>
        </w:rPr>
        <w:t>Management of Repairable Items - Overview</w:t>
      </w:r>
    </w:p>
    <w:p w14:paraId="70EAADFC" w14:textId="77777777" w:rsidR="00C00314" w:rsidRDefault="00B34CA3" w:rsidP="00961521">
      <w:pPr>
        <w:pStyle w:val="GuideMarginHead-ASDEFCON"/>
      </w:pPr>
      <w:r>
        <w:rPr>
          <w:u w:val="single"/>
        </w:rPr>
        <w:t>Guidance</w:t>
      </w:r>
      <w:r>
        <w:rPr>
          <w:rStyle w:val="MarginheadingChar"/>
        </w:rPr>
        <w:t>:</w:t>
      </w:r>
      <w:r>
        <w:tab/>
      </w:r>
      <w:r w:rsidR="00961521">
        <w:t>This DSD is for use when the Contractor is required to perform Stock Assessment, Codification and/or Cataloguing</w:t>
      </w:r>
      <w:r w:rsidR="00671D5A">
        <w:t xml:space="preserve"> Services</w:t>
      </w:r>
      <w:r w:rsidR="00961521">
        <w:t xml:space="preserve">.  </w:t>
      </w:r>
    </w:p>
    <w:p w14:paraId="5A75D9B9" w14:textId="6CCC0C81" w:rsidR="00D51B93" w:rsidRDefault="00961521" w:rsidP="00C00314">
      <w:pPr>
        <w:pStyle w:val="GuideText-ASDEFCON"/>
      </w:pPr>
      <w:r>
        <w:t xml:space="preserve">Stock Assessment is </w:t>
      </w:r>
      <w:r w:rsidR="00C00314">
        <w:t xml:space="preserve">a term used </w:t>
      </w:r>
      <w:r w:rsidR="00F2726A">
        <w:t>with</w:t>
      </w:r>
      <w:r w:rsidR="00C00314">
        <w:t xml:space="preserve">in the </w:t>
      </w:r>
      <w:r w:rsidR="00A928ED">
        <w:t xml:space="preserve">Contract </w:t>
      </w:r>
      <w:r w:rsidR="00C00314">
        <w:t xml:space="preserve">for </w:t>
      </w:r>
      <w:r w:rsidR="00A928ED">
        <w:t>an</w:t>
      </w:r>
      <w:r w:rsidR="00C00314">
        <w:t xml:space="preserve"> analysis</w:t>
      </w:r>
      <w:r w:rsidR="00C33481">
        <w:t xml:space="preserve"> </w:t>
      </w:r>
      <w:r>
        <w:t xml:space="preserve">of </w:t>
      </w:r>
      <w:r w:rsidR="00A928ED">
        <w:t xml:space="preserve">the range and quantity of </w:t>
      </w:r>
      <w:r>
        <w:t xml:space="preserve">Stock Items </w:t>
      </w:r>
      <w:r w:rsidR="00C00314">
        <w:t>required</w:t>
      </w:r>
      <w:r w:rsidR="00A928ED">
        <w:t xml:space="preserve"> as determined</w:t>
      </w:r>
      <w:r>
        <w:t xml:space="preserve"> </w:t>
      </w:r>
      <w:r w:rsidR="00F2726A">
        <w:t xml:space="preserve">using </w:t>
      </w:r>
      <w:r w:rsidR="00A928ED">
        <w:t>item reliability</w:t>
      </w:r>
      <w:r w:rsidR="00C33481">
        <w:t xml:space="preserve"> </w:t>
      </w:r>
      <w:r w:rsidR="00A928ED">
        <w:t xml:space="preserve">and the forecast </w:t>
      </w:r>
      <w:r w:rsidR="00C33481">
        <w:t>rate of effort</w:t>
      </w:r>
      <w:r w:rsidR="00B25009">
        <w:t>.  This analysis</w:t>
      </w:r>
      <w:r w:rsidR="00F2726A">
        <w:t xml:space="preserve"> is </w:t>
      </w:r>
      <w:r w:rsidR="00A928ED">
        <w:t>applied</w:t>
      </w:r>
      <w:r w:rsidR="00F2726A">
        <w:t xml:space="preserve"> to new or modified Stock Items </w:t>
      </w:r>
      <w:r w:rsidR="00A928ED">
        <w:t>(without suitable historical data) or when an</w:t>
      </w:r>
      <w:r w:rsidR="00F2726A">
        <w:t xml:space="preserve"> </w:t>
      </w:r>
      <w:r w:rsidR="00B25009">
        <w:t>item</w:t>
      </w:r>
      <w:r w:rsidR="00F2726A">
        <w:t xml:space="preserve"> will be used in a different operational environment</w:t>
      </w:r>
      <w:r w:rsidR="00B25009">
        <w:t xml:space="preserve">, which will </w:t>
      </w:r>
      <w:r w:rsidR="00A928ED">
        <w:t>change</w:t>
      </w:r>
      <w:r w:rsidR="00F2726A">
        <w:t xml:space="preserve"> </w:t>
      </w:r>
      <w:r w:rsidR="00A928ED">
        <w:t>its</w:t>
      </w:r>
      <w:r w:rsidR="00B25009">
        <w:t xml:space="preserve"> </w:t>
      </w:r>
      <w:r w:rsidR="00F2726A">
        <w:t>reliability</w:t>
      </w:r>
      <w:r w:rsidR="00D51B93">
        <w:t xml:space="preserve">.  This term is </w:t>
      </w:r>
      <w:r w:rsidR="00A928ED">
        <w:t>different</w:t>
      </w:r>
      <w:r w:rsidR="00D51B93">
        <w:t xml:space="preserve"> </w:t>
      </w:r>
      <w:r w:rsidR="00B25009">
        <w:t>to</w:t>
      </w:r>
      <w:r>
        <w:t xml:space="preserve"> </w:t>
      </w:r>
      <w:r w:rsidR="00F2726A">
        <w:t xml:space="preserve">the term ‘Materiel Requirements Planning’ </w:t>
      </w:r>
      <w:r w:rsidR="00D51B93">
        <w:t>(</w:t>
      </w:r>
      <w:r w:rsidR="00B25009">
        <w:t>see</w:t>
      </w:r>
      <w:r w:rsidR="00D51B93">
        <w:t xml:space="preserve"> DSD-SUP-SERV)</w:t>
      </w:r>
      <w:r w:rsidR="00F2726A">
        <w:t>,</w:t>
      </w:r>
      <w:r w:rsidR="00D51B93">
        <w:t xml:space="preserve"> which</w:t>
      </w:r>
      <w:r w:rsidR="00DB43BF">
        <w:t xml:space="preserve"> </w:t>
      </w:r>
      <w:r w:rsidR="00B25009">
        <w:t xml:space="preserve">also </w:t>
      </w:r>
      <w:r w:rsidR="00DB43BF">
        <w:t xml:space="preserve">includes </w:t>
      </w:r>
      <w:r w:rsidR="00A928ED">
        <w:t>an</w:t>
      </w:r>
      <w:r w:rsidR="00C00314">
        <w:t xml:space="preserve"> </w:t>
      </w:r>
      <w:r w:rsidR="00B25009">
        <w:t>analysis</w:t>
      </w:r>
      <w:r w:rsidR="00DB43BF">
        <w:t xml:space="preserve"> of</w:t>
      </w:r>
      <w:r w:rsidR="00F2726A">
        <w:t xml:space="preserve"> </w:t>
      </w:r>
      <w:r w:rsidR="00A928ED">
        <w:t xml:space="preserve">stock </w:t>
      </w:r>
      <w:r w:rsidR="00F2726A">
        <w:t xml:space="preserve">requirements by extrapolating </w:t>
      </w:r>
      <w:r>
        <w:t xml:space="preserve">historic usage </w:t>
      </w:r>
      <w:r w:rsidR="00D51B93">
        <w:t>data</w:t>
      </w:r>
      <w:r w:rsidR="00DB43BF">
        <w:t xml:space="preserve"> (</w:t>
      </w:r>
      <w:r w:rsidR="00A928ED">
        <w:t>sometimes</w:t>
      </w:r>
      <w:r w:rsidR="00DB43BF">
        <w:t xml:space="preserve"> </w:t>
      </w:r>
      <w:r w:rsidR="00A928ED">
        <w:t xml:space="preserve">called </w:t>
      </w:r>
      <w:r w:rsidR="00DB43BF">
        <w:t>‘Requirements Determination’)</w:t>
      </w:r>
      <w:r w:rsidR="00E80E4F">
        <w:t>.  Both Stock Assessment and Requirements Determination are used for ‘</w:t>
      </w:r>
      <w:r w:rsidR="00E80E4F" w:rsidRPr="00E80E4F">
        <w:t>material requirements planning</w:t>
      </w:r>
      <w:r w:rsidR="00E80E4F">
        <w:t>’ purposes.</w:t>
      </w:r>
    </w:p>
    <w:p w14:paraId="08E1C27E" w14:textId="5788DA74" w:rsidR="00DF2236" w:rsidRDefault="00961521" w:rsidP="00C00314">
      <w:pPr>
        <w:pStyle w:val="GuideText-ASDEFCON"/>
      </w:pPr>
      <w:r>
        <w:t xml:space="preserve">Codification </w:t>
      </w:r>
      <w:r w:rsidR="00DF2236">
        <w:t>involves</w:t>
      </w:r>
      <w:r>
        <w:t xml:space="preserve"> the </w:t>
      </w:r>
      <w:r w:rsidR="00D51B93">
        <w:t xml:space="preserve">identification </w:t>
      </w:r>
      <w:r>
        <w:t xml:space="preserve">of </w:t>
      </w:r>
      <w:r w:rsidR="00581260">
        <w:t xml:space="preserve">a </w:t>
      </w:r>
      <w:r>
        <w:t>new Stock Item</w:t>
      </w:r>
      <w:r w:rsidR="00DF2236">
        <w:t xml:space="preserve"> and the allocation of a NATO Stock Number (NSN) to </w:t>
      </w:r>
      <w:r w:rsidR="00581260">
        <w:t>it</w:t>
      </w:r>
      <w:r w:rsidR="00DF2236">
        <w:t>, or the update of Codification Data for</w:t>
      </w:r>
      <w:r w:rsidR="00B25009" w:rsidRPr="00B25009">
        <w:t xml:space="preserve"> </w:t>
      </w:r>
      <w:r w:rsidR="00B25009">
        <w:t>modified</w:t>
      </w:r>
      <w:r w:rsidRPr="00EC5A7D">
        <w:t xml:space="preserve"> </w:t>
      </w:r>
      <w:r w:rsidR="00D51B93">
        <w:t xml:space="preserve">items that </w:t>
      </w:r>
      <w:r w:rsidR="00B25009">
        <w:t xml:space="preserve">no longer match the characteristics </w:t>
      </w:r>
      <w:r w:rsidR="00581260">
        <w:t>used in</w:t>
      </w:r>
      <w:r w:rsidR="00B25009">
        <w:t xml:space="preserve"> the original codification</w:t>
      </w:r>
      <w:r w:rsidR="00DF2236">
        <w:t>.</w:t>
      </w:r>
    </w:p>
    <w:p w14:paraId="1ACF7D2B" w14:textId="4FEEA7DD" w:rsidR="00961521" w:rsidRDefault="00DF2236" w:rsidP="00C00314">
      <w:pPr>
        <w:pStyle w:val="GuideText-ASDEFCON"/>
      </w:pPr>
      <w:r>
        <w:t xml:space="preserve">Cataloguing includes </w:t>
      </w:r>
      <w:r w:rsidR="00885CFA">
        <w:t xml:space="preserve">using </w:t>
      </w:r>
      <w:r>
        <w:t>item identification data (</w:t>
      </w:r>
      <w:r w:rsidR="00885CFA">
        <w:t>eg,</w:t>
      </w:r>
      <w:r>
        <w:t xml:space="preserve"> NSNs and Codification Data) </w:t>
      </w:r>
      <w:r w:rsidR="00885CFA">
        <w:t xml:space="preserve">to add items </w:t>
      </w:r>
      <w:r>
        <w:t>into the Defence</w:t>
      </w:r>
      <w:r w:rsidR="00961521">
        <w:t xml:space="preserve"> inventory management system</w:t>
      </w:r>
      <w:r w:rsidR="004D17A5">
        <w:t>s</w:t>
      </w:r>
      <w:r>
        <w:t>, along with</w:t>
      </w:r>
      <w:r w:rsidR="00581260">
        <w:t xml:space="preserve"> item</w:t>
      </w:r>
      <w:r>
        <w:t xml:space="preserve"> </w:t>
      </w:r>
      <w:r w:rsidR="00581260">
        <w:t xml:space="preserve">user and manager details and </w:t>
      </w:r>
      <w:r>
        <w:t xml:space="preserve">other </w:t>
      </w:r>
      <w:r w:rsidR="00581260">
        <w:t>information</w:t>
      </w:r>
      <w:r w:rsidR="00885CFA">
        <w:t xml:space="preserve"> </w:t>
      </w:r>
      <w:r w:rsidR="004D17A5">
        <w:t>necessary</w:t>
      </w:r>
      <w:r w:rsidR="00885CFA">
        <w:t xml:space="preserve"> </w:t>
      </w:r>
      <w:r>
        <w:t>to manage those items</w:t>
      </w:r>
      <w:r w:rsidR="00961521" w:rsidRPr="00C06255">
        <w:t>.</w:t>
      </w:r>
    </w:p>
    <w:p w14:paraId="280DAD96" w14:textId="2F5253F5" w:rsidR="00D775B5" w:rsidRDefault="00961521" w:rsidP="00961521">
      <w:pPr>
        <w:pStyle w:val="GuideText-ASDEFCON"/>
      </w:pPr>
      <w:r>
        <w:t xml:space="preserve">The Defence Enterprise Resource Planning Solution (ERP) </w:t>
      </w:r>
      <w:r w:rsidR="00DD11C8">
        <w:t>is</w:t>
      </w:r>
      <w:r>
        <w:t xml:space="preserve"> replac</w:t>
      </w:r>
      <w:r w:rsidR="00DD11C8">
        <w:t>ing</w:t>
      </w:r>
      <w:r>
        <w:t xml:space="preserve"> existing Defence information system</w:t>
      </w:r>
      <w:r w:rsidR="00D51B93">
        <w:t>s</w:t>
      </w:r>
      <w:r>
        <w:t xml:space="preserve"> (n</w:t>
      </w:r>
      <w:r w:rsidR="00C33481">
        <w:t>ote: the ‘solution’ comprises the</w:t>
      </w:r>
      <w:r w:rsidR="00DD11C8">
        <w:t xml:space="preserve"> ERP </w:t>
      </w:r>
      <w:r>
        <w:t>system</w:t>
      </w:r>
      <w:r w:rsidR="00DD11C8">
        <w:t xml:space="preserve">, </w:t>
      </w:r>
      <w:r w:rsidR="00581260">
        <w:t xml:space="preserve">associated </w:t>
      </w:r>
      <w:r w:rsidR="00DD11C8">
        <w:t>processes</w:t>
      </w:r>
      <w:r>
        <w:t xml:space="preserve"> and </w:t>
      </w:r>
      <w:r w:rsidR="00581260">
        <w:t>interfaces</w:t>
      </w:r>
      <w:r>
        <w:t xml:space="preserve"> to external systems)</w:t>
      </w:r>
      <w:r w:rsidR="004D17A5">
        <w:t xml:space="preserve">, including some of those processes described in this DSD.  These processes </w:t>
      </w:r>
      <w:r>
        <w:t>are included within the</w:t>
      </w:r>
      <w:r w:rsidR="00DD11C8">
        <w:t xml:space="preserve"> ERP</w:t>
      </w:r>
      <w:r>
        <w:t xml:space="preserve"> </w:t>
      </w:r>
      <w:r w:rsidR="00F86781">
        <w:t>‘</w:t>
      </w:r>
      <w:r w:rsidR="004D17A5">
        <w:t>Supply C</w:t>
      </w:r>
      <w:r w:rsidR="00DD11C8">
        <w:t>hain Management’</w:t>
      </w:r>
      <w:r w:rsidR="00F86781">
        <w:t xml:space="preserve"> </w:t>
      </w:r>
      <w:r>
        <w:t xml:space="preserve">and ‘Master Data Management’ </w:t>
      </w:r>
      <w:r w:rsidR="00DD11C8">
        <w:t>work</w:t>
      </w:r>
      <w:r w:rsidR="004D17A5">
        <w:t xml:space="preserve"> </w:t>
      </w:r>
      <w:r w:rsidR="00DD11C8">
        <w:t>streams</w:t>
      </w:r>
      <w:r>
        <w:t xml:space="preserve">, </w:t>
      </w:r>
      <w:r w:rsidR="00DD11C8">
        <w:t>which ha</w:t>
      </w:r>
      <w:r w:rsidR="00DF10ED">
        <w:t>ve</w:t>
      </w:r>
      <w:r>
        <w:t xml:space="preserve"> links to external </w:t>
      </w:r>
      <w:r w:rsidR="00DD11C8">
        <w:t>systems</w:t>
      </w:r>
      <w:r>
        <w:t xml:space="preserve"> such as MC CAT</w:t>
      </w:r>
      <w:r w:rsidR="004D17A5">
        <w:t xml:space="preserve"> for Codification</w:t>
      </w:r>
      <w:r>
        <w:t xml:space="preserve">.  </w:t>
      </w:r>
      <w:r w:rsidR="00D775B5">
        <w:t xml:space="preserve">Depending on the </w:t>
      </w:r>
      <w:r w:rsidR="00B60481">
        <w:t xml:space="preserve">business </w:t>
      </w:r>
      <w:r w:rsidR="00D775B5">
        <w:t xml:space="preserve">roles </w:t>
      </w:r>
      <w:r w:rsidR="00DD11C8">
        <w:t>that can be</w:t>
      </w:r>
      <w:r w:rsidR="00D775B5">
        <w:t xml:space="preserve"> assigned to contractor positions, the Contractor may perform</w:t>
      </w:r>
      <w:r w:rsidR="00DD11C8">
        <w:t xml:space="preserve"> some </w:t>
      </w:r>
      <w:r w:rsidR="004D17A5">
        <w:t>processes</w:t>
      </w:r>
      <w:r w:rsidR="00DD11C8">
        <w:t xml:space="preserve"> in ERP</w:t>
      </w:r>
      <w:r w:rsidR="00D775B5">
        <w:t xml:space="preserve"> or </w:t>
      </w:r>
      <w:r w:rsidR="00B60481">
        <w:t xml:space="preserve">will need to </w:t>
      </w:r>
      <w:r w:rsidR="00D775B5">
        <w:t xml:space="preserve">provide data </w:t>
      </w:r>
      <w:r w:rsidR="00581260">
        <w:t>to enable</w:t>
      </w:r>
      <w:r w:rsidR="00D775B5">
        <w:t xml:space="preserve"> the Commonw</w:t>
      </w:r>
      <w:r w:rsidR="004D17A5">
        <w:t>ealth to perform tho</w:t>
      </w:r>
      <w:r w:rsidR="00B60481">
        <w:t xml:space="preserve">se </w:t>
      </w:r>
      <w:r w:rsidR="000705F3">
        <w:t>processes</w:t>
      </w:r>
      <w:r w:rsidR="00B60481">
        <w:t xml:space="preserve">.  Note that contractor access to some </w:t>
      </w:r>
      <w:r w:rsidR="00581260">
        <w:t xml:space="preserve">ERP </w:t>
      </w:r>
      <w:r w:rsidR="00B60481">
        <w:t xml:space="preserve">roles </w:t>
      </w:r>
      <w:r w:rsidR="00581260">
        <w:t>is</w:t>
      </w:r>
      <w:r w:rsidR="00B60481">
        <w:t xml:space="preserve"> limited </w:t>
      </w:r>
      <w:r w:rsidR="004D17A5">
        <w:t>due to</w:t>
      </w:r>
      <w:r w:rsidR="00B60481">
        <w:t xml:space="preserve"> Confidential Information, IP rights, and export controls</w:t>
      </w:r>
      <w:r w:rsidR="00D135C5">
        <w:t>.</w:t>
      </w:r>
    </w:p>
    <w:p w14:paraId="27D195BE" w14:textId="2120EF41" w:rsidR="00961521" w:rsidRDefault="00D135C5" w:rsidP="00961521">
      <w:pPr>
        <w:pStyle w:val="GuideText-ASDEFCON"/>
      </w:pPr>
      <w:r>
        <w:t xml:space="preserve">Depending on the schedule for an individual tender, this DSD may require update during negotiations </w:t>
      </w:r>
      <w:r w:rsidR="00DF10ED">
        <w:t>f</w:t>
      </w:r>
      <w:r>
        <w:t xml:space="preserve">or any resultant Contract, to align with ERP </w:t>
      </w:r>
      <w:r w:rsidR="00DF10ED">
        <w:t>changes</w:t>
      </w:r>
      <w:r>
        <w:t xml:space="preserve">.  </w:t>
      </w:r>
      <w:r w:rsidR="00961521">
        <w:t>For further information, refer to</w:t>
      </w:r>
      <w:r w:rsidR="00DF10ED">
        <w:t xml:space="preserve"> the ERP website</w:t>
      </w:r>
      <w:r>
        <w:t>:</w:t>
      </w:r>
      <w:r w:rsidR="00961521">
        <w:t xml:space="preserve"> </w:t>
      </w:r>
      <w:hyperlink r:id="rId8" w:history="1">
        <w:r w:rsidR="00961521" w:rsidRPr="00D31CBC">
          <w:rPr>
            <w:rStyle w:val="Hyperlink"/>
          </w:rPr>
          <w:t>https://www.defence.gov.au/business-industry/industry-capability-programs/enterprise-resource-planning-program</w:t>
        </w:r>
      </w:hyperlink>
      <w:r w:rsidR="00961521">
        <w:t>.</w:t>
      </w:r>
    </w:p>
    <w:p w14:paraId="788AA306" w14:textId="3AEF41D6" w:rsidR="00B34CA3" w:rsidRDefault="00B34CA3" w:rsidP="00961521">
      <w:pPr>
        <w:pStyle w:val="GuideText-ASDEFCON"/>
      </w:pPr>
      <w:r>
        <w:t xml:space="preserve">The Services described in this DSD </w:t>
      </w:r>
      <w:r w:rsidR="00961521">
        <w:t xml:space="preserve">can </w:t>
      </w:r>
      <w:r>
        <w:t xml:space="preserve">be incorporated into </w:t>
      </w:r>
      <w:r w:rsidR="00961521">
        <w:t xml:space="preserve">a contract </w:t>
      </w:r>
      <w:r>
        <w:t xml:space="preserve">in a number of different ways, including as </w:t>
      </w:r>
      <w:r w:rsidR="00AE06BF">
        <w:t>Recurring Services</w:t>
      </w:r>
      <w:r>
        <w:t xml:space="preserve">, Ad Hoc </w:t>
      </w:r>
      <w:r w:rsidR="00D135C5">
        <w:t xml:space="preserve">S&amp;Q </w:t>
      </w:r>
      <w:r>
        <w:t>Services</w:t>
      </w:r>
      <w:r w:rsidR="00961521">
        <w:t>,</w:t>
      </w:r>
      <w:r>
        <w:t xml:space="preserve"> or </w:t>
      </w:r>
      <w:r w:rsidR="00961521">
        <w:t>a</w:t>
      </w:r>
      <w:r>
        <w:t xml:space="preserve"> mix, depending upon the expected scope of work</w:t>
      </w:r>
      <w:r w:rsidR="00D135C5">
        <w:t>, if it’s on-going,</w:t>
      </w:r>
      <w:r>
        <w:t xml:space="preserve"> and whether </w:t>
      </w:r>
      <w:r w:rsidR="00D135C5">
        <w:t>the</w:t>
      </w:r>
      <w:r>
        <w:t xml:space="preserve"> scope can be defined</w:t>
      </w:r>
      <w:r w:rsidR="00961521">
        <w:t xml:space="preserve"> in advance</w:t>
      </w:r>
      <w:r>
        <w:t xml:space="preserve">.  The Services </w:t>
      </w:r>
      <w:r w:rsidR="00961521">
        <w:t>required will</w:t>
      </w:r>
      <w:r>
        <w:t xml:space="preserve"> also depend on the type of Contract envisaged (i</w:t>
      </w:r>
      <w:r w:rsidR="00A2594A">
        <w:t>e,</w:t>
      </w:r>
      <w:r>
        <w:t xml:space="preserve"> whether the proposed Contract </w:t>
      </w:r>
      <w:r w:rsidR="00961521">
        <w:t>is a</w:t>
      </w:r>
      <w:r>
        <w:t xml:space="preserve"> Scenario 1, 2, 3 or 4 style of </w:t>
      </w:r>
      <w:r w:rsidR="00961521">
        <w:t xml:space="preserve">contract, as described in </w:t>
      </w:r>
      <w:r w:rsidR="008C47A2">
        <w:t>Annex A to the SOW Tailoring Guide</w:t>
      </w:r>
      <w:r>
        <w:t>).</w:t>
      </w:r>
    </w:p>
    <w:p w14:paraId="799D09D3" w14:textId="6EA1077B" w:rsidR="00C25A8A" w:rsidRDefault="00961521" w:rsidP="00F67A58">
      <w:pPr>
        <w:pStyle w:val="GuideText-ASDEFCON"/>
      </w:pPr>
      <w:r>
        <w:lastRenderedPageBreak/>
        <w:t>PSM</w:t>
      </w:r>
      <w:r w:rsidR="00C25A8A" w:rsidRPr="000A3849">
        <w:t xml:space="preserve"> Chapter </w:t>
      </w:r>
      <w:r>
        <w:t>2</w:t>
      </w:r>
      <w:r w:rsidR="00C25A8A" w:rsidRPr="000A3849">
        <w:t xml:space="preserve">, </w:t>
      </w:r>
      <w:r w:rsidR="00C25A8A" w:rsidRPr="00F2726A">
        <w:rPr>
          <w:i/>
        </w:rPr>
        <w:t>Item Identification and Recording of Defence Logistics Assets</w:t>
      </w:r>
      <w:r w:rsidR="0074500C">
        <w:t>,</w:t>
      </w:r>
      <w:r w:rsidR="00C25A8A">
        <w:t xml:space="preserve"> </w:t>
      </w:r>
      <w:r w:rsidR="00EE143B">
        <w:t>provides policy</w:t>
      </w:r>
      <w:r w:rsidR="00C25A8A">
        <w:t xml:space="preserve"> regarding the codif</w:t>
      </w:r>
      <w:r>
        <w:t>ication</w:t>
      </w:r>
      <w:r w:rsidR="00C25A8A">
        <w:t xml:space="preserve"> and catalogu</w:t>
      </w:r>
      <w:r>
        <w:t>ing of</w:t>
      </w:r>
      <w:r w:rsidR="00C25A8A">
        <w:t xml:space="preserve"> Stock Items owned by the Commonwealth.  Drafters should also consider Contractor-owned Stock Items </w:t>
      </w:r>
      <w:r>
        <w:t>if</w:t>
      </w:r>
      <w:r w:rsidR="00C25A8A">
        <w:t xml:space="preserve"> distribution through the Defence supply chain</w:t>
      </w:r>
      <w:r>
        <w:t xml:space="preserve"> will be required</w:t>
      </w:r>
      <w:r w:rsidR="00C25A8A">
        <w:t>.</w:t>
      </w:r>
    </w:p>
    <w:p w14:paraId="188ECC2E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Related Clauses/Documents</w:t>
      </w:r>
      <w:r>
        <w:t>:</w:t>
      </w:r>
    </w:p>
    <w:p w14:paraId="393BC32C" w14:textId="77777777" w:rsidR="00B34CA3" w:rsidRDefault="00EE143B" w:rsidP="00F67A58">
      <w:pPr>
        <w:pStyle w:val="GuideText-ASDEFCON"/>
      </w:pPr>
      <w:r>
        <w:t xml:space="preserve">Draft </w:t>
      </w:r>
      <w:r w:rsidR="00C06255">
        <w:t xml:space="preserve">SOW clause 7, </w:t>
      </w:r>
      <w:r w:rsidR="00B34CA3">
        <w:t>Supply Support</w:t>
      </w:r>
    </w:p>
    <w:p w14:paraId="44BB4D3F" w14:textId="77777777" w:rsidR="00B34CA3" w:rsidRDefault="00C06255" w:rsidP="000A3849">
      <w:pPr>
        <w:pStyle w:val="GuideText-ASDEFCON"/>
      </w:pPr>
      <w:r>
        <w:t xml:space="preserve">DSD-SUP-SERV, </w:t>
      </w:r>
      <w:r w:rsidR="00B34CA3">
        <w:t>Routine Supply Services</w:t>
      </w:r>
    </w:p>
    <w:p w14:paraId="608F30B1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Optional Clauses</w:t>
      </w:r>
      <w:r>
        <w:t>:</w:t>
      </w:r>
      <w:r>
        <w:tab/>
        <w:t>None</w:t>
      </w:r>
    </w:p>
    <w:p w14:paraId="704BE917" w14:textId="6C6B6B18" w:rsidR="00B34CA3" w:rsidRDefault="00914C4E" w:rsidP="009D0776">
      <w:pPr>
        <w:pStyle w:val="GuideLV3Head-ASDEFCON"/>
      </w:pPr>
      <w:r>
        <w:fldChar w:fldCharType="begin"/>
      </w:r>
      <w:r>
        <w:instrText xml:space="preserve"> REF _Ref227814009 \r \h </w:instrText>
      </w:r>
      <w:r w:rsidR="00393579">
        <w:instrText xml:space="preserve"> \* MERGEFORMAT </w:instrText>
      </w:r>
      <w:r>
        <w:fldChar w:fldCharType="separate"/>
      </w:r>
      <w:r w:rsidR="00326A62">
        <w:t>6.2.2</w:t>
      </w:r>
      <w:r>
        <w:fldChar w:fldCharType="end"/>
      </w:r>
      <w:r>
        <w:tab/>
      </w:r>
      <w:r w:rsidR="00B34CA3">
        <w:t>Stock Assessment</w:t>
      </w:r>
    </w:p>
    <w:p w14:paraId="2B39FBB0" w14:textId="77777777" w:rsidR="00B34CA3" w:rsidRDefault="00B34CA3" w:rsidP="000A3849">
      <w:pPr>
        <w:pStyle w:val="GuideMarginHead-ASDEFCON"/>
      </w:pPr>
      <w:r w:rsidRPr="00D0692F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6A794ACE" w14:textId="47E89F85" w:rsidR="00B34CA3" w:rsidRDefault="00B34CA3" w:rsidP="000A3849">
      <w:pPr>
        <w:pStyle w:val="GuideMarginHead-ASDEFCON"/>
      </w:pPr>
      <w:r w:rsidRPr="00D0692F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require the Contractor to undertake Stock Assessment activities </w:t>
      </w:r>
      <w:r w:rsidR="00D135C5">
        <w:t xml:space="preserve">(ie, Materiel Requirements Planning </w:t>
      </w:r>
      <w:r w:rsidR="005F42D4">
        <w:t>using</w:t>
      </w:r>
      <w:r w:rsidR="00D135C5">
        <w:t xml:space="preserve"> </w:t>
      </w:r>
      <w:r w:rsidR="00B92811">
        <w:t xml:space="preserve">the </w:t>
      </w:r>
      <w:r w:rsidR="00D135C5">
        <w:t xml:space="preserve">forecast reliability </w:t>
      </w:r>
      <w:r w:rsidR="00B92811">
        <w:t>of items</w:t>
      </w:r>
      <w:r w:rsidR="005F42D4">
        <w:t xml:space="preserve">, </w:t>
      </w:r>
      <w:r w:rsidR="00B92811">
        <w:t xml:space="preserve">rather than </w:t>
      </w:r>
      <w:r w:rsidR="005F42D4">
        <w:t>historical usage</w:t>
      </w:r>
      <w:r w:rsidR="00D135C5">
        <w:t xml:space="preserve">) </w:t>
      </w:r>
      <w:r>
        <w:t>when circumstances warrant that these activities be conducted.</w:t>
      </w:r>
    </w:p>
    <w:p w14:paraId="3135D41B" w14:textId="32A8DC5E" w:rsidR="00C22308" w:rsidRDefault="00B34CA3" w:rsidP="00A90C1C">
      <w:pPr>
        <w:pStyle w:val="GuideMarginHead-ASDEFCON"/>
        <w:rPr>
          <w:i/>
        </w:rPr>
      </w:pPr>
      <w:r w:rsidRPr="000A3849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A90C1C">
        <w:t xml:space="preserve">PSM Chapter 25, </w:t>
      </w:r>
      <w:r w:rsidR="00A90C1C" w:rsidRPr="00A90C1C">
        <w:rPr>
          <w:i/>
        </w:rPr>
        <w:t xml:space="preserve">Management of Repairable Items </w:t>
      </w:r>
      <w:r w:rsidR="00C22308">
        <w:rPr>
          <w:i/>
        </w:rPr>
        <w:t>–</w:t>
      </w:r>
      <w:r w:rsidR="00A90C1C" w:rsidRPr="00A90C1C">
        <w:rPr>
          <w:i/>
        </w:rPr>
        <w:t xml:space="preserve"> Overview</w:t>
      </w:r>
    </w:p>
    <w:p w14:paraId="4A379FB2" w14:textId="131ABE2B" w:rsidR="00B34CA3" w:rsidRDefault="00C22308" w:rsidP="00326A62">
      <w:pPr>
        <w:pStyle w:val="GuideText-ASDEFCON"/>
      </w:pPr>
      <w:r>
        <w:rPr>
          <w:u w:val="single"/>
        </w:rPr>
        <w:t>Defence Policy for Autonomous Ownership</w:t>
      </w:r>
    </w:p>
    <w:p w14:paraId="52F647DB" w14:textId="25C7DC67" w:rsidR="00B34CA3" w:rsidRDefault="00B34CA3" w:rsidP="000A3849">
      <w:pPr>
        <w:pStyle w:val="GuideMarginHead-ASDEFCON"/>
      </w:pPr>
      <w:r w:rsidRPr="00D0692F">
        <w:rPr>
          <w:u w:val="single"/>
        </w:rPr>
        <w:t>Guidance</w:t>
      </w:r>
      <w:r>
        <w:t>:</w:t>
      </w:r>
      <w:r>
        <w:tab/>
        <w:t xml:space="preserve">Initially, drafters need to determine </w:t>
      </w:r>
      <w:r w:rsidR="00D135C5">
        <w:t xml:space="preserve">if </w:t>
      </w:r>
      <w:r>
        <w:t xml:space="preserve">the Contractor </w:t>
      </w:r>
      <w:r w:rsidR="00D135C5">
        <w:t xml:space="preserve">could </w:t>
      </w:r>
      <w:r>
        <w:t xml:space="preserve">be tasked to undertake Stock Assessment or whether that task will be performed by the SPO </w:t>
      </w:r>
      <w:r w:rsidR="00D135C5">
        <w:t>or a third party</w:t>
      </w:r>
      <w:r>
        <w:t xml:space="preserve">.  If </w:t>
      </w:r>
      <w:r w:rsidR="00D135C5">
        <w:t xml:space="preserve">not </w:t>
      </w:r>
      <w:r>
        <w:t xml:space="preserve">performed by the </w:t>
      </w:r>
      <w:r w:rsidR="00D135C5">
        <w:t>Contractor</w:t>
      </w:r>
      <w:r>
        <w:t xml:space="preserve">, </w:t>
      </w:r>
      <w:r w:rsidR="00D135C5">
        <w:t xml:space="preserve">the clauses below </w:t>
      </w:r>
      <w:r>
        <w:t xml:space="preserve">clause </w:t>
      </w:r>
      <w:r w:rsidR="00914C4E">
        <w:fldChar w:fldCharType="begin"/>
      </w:r>
      <w:r w:rsidR="00914C4E">
        <w:instrText xml:space="preserve"> REF _Ref227814009 \r \h </w:instrText>
      </w:r>
      <w:r w:rsidR="00914C4E">
        <w:fldChar w:fldCharType="separate"/>
      </w:r>
      <w:r w:rsidR="00326A62">
        <w:t>6.2.2</w:t>
      </w:r>
      <w:r w:rsidR="00914C4E">
        <w:fldChar w:fldCharType="end"/>
      </w:r>
      <w:r>
        <w:t xml:space="preserve"> may be </w:t>
      </w:r>
      <w:r w:rsidR="00D135C5">
        <w:t xml:space="preserve">deleted and the heading clause annotated </w:t>
      </w:r>
      <w:r>
        <w:t xml:space="preserve">with ‘Not </w:t>
      </w:r>
      <w:r w:rsidR="00AB02CF">
        <w:t>u</w:t>
      </w:r>
      <w:r>
        <w:t xml:space="preserve">sed’.  For example, against each of the four </w:t>
      </w:r>
      <w:r w:rsidR="005F42D4">
        <w:t xml:space="preserve">support </w:t>
      </w:r>
      <w:r>
        <w:t xml:space="preserve">scenarios defined to support </w:t>
      </w:r>
      <w:r w:rsidR="005F42D4">
        <w:t>tailoring of</w:t>
      </w:r>
      <w:r>
        <w:t xml:space="preserve"> this template</w:t>
      </w:r>
      <w:r w:rsidR="00972EC1">
        <w:t xml:space="preserve"> in the SOW Tailoring Guide</w:t>
      </w:r>
      <w:r>
        <w:t>, the following generic guidance is provided:</w:t>
      </w:r>
    </w:p>
    <w:p w14:paraId="4D2F6E61" w14:textId="0D2C45A7" w:rsidR="00B34CA3" w:rsidRDefault="00B34CA3" w:rsidP="00F67A58">
      <w:pPr>
        <w:pStyle w:val="GuideSublistLv1-ASDEFCON"/>
      </w:pPr>
      <w:r>
        <w:t xml:space="preserve">Under Scenario #1, where the Contractor is responsible for Mission System </w:t>
      </w:r>
      <w:r w:rsidR="005F42D4">
        <w:t xml:space="preserve">support </w:t>
      </w:r>
      <w:r w:rsidR="009707C0">
        <w:t xml:space="preserve">(and the Commonwealth </w:t>
      </w:r>
      <w:r w:rsidR="00972EC1">
        <w:t xml:space="preserve">has </w:t>
      </w:r>
      <w:r w:rsidR="009707C0">
        <w:t xml:space="preserve">no </w:t>
      </w:r>
      <w:r w:rsidR="00972EC1">
        <w:t xml:space="preserve">or very limited </w:t>
      </w:r>
      <w:r w:rsidR="009707C0">
        <w:t>Maintenance or Supply responsibilities)</w:t>
      </w:r>
      <w:r>
        <w:t xml:space="preserve">, Stock Assessment may be required for changes to ROE (which may </w:t>
      </w:r>
      <w:r w:rsidR="00972EC1">
        <w:t>be defined</w:t>
      </w:r>
      <w:r>
        <w:t xml:space="preserve"> annually), proposed changes to RS</w:t>
      </w:r>
      <w:r w:rsidR="005F42D4">
        <w:t>Qs</w:t>
      </w:r>
      <w:r>
        <w:t>, and/or in support of</w:t>
      </w:r>
      <w:r w:rsidR="00972EC1">
        <w:t xml:space="preserve"> items introduced under</w:t>
      </w:r>
      <w:r>
        <w:t xml:space="preserve"> Engineering Change Proposals (ECPs).  Under Scenario #1, Stock Assessment Services could be incorporated into the Contract </w:t>
      </w:r>
      <w:r w:rsidR="00972EC1">
        <w:t>through</w:t>
      </w:r>
      <w:r>
        <w:t xml:space="preserve"> this DSD.</w:t>
      </w:r>
    </w:p>
    <w:p w14:paraId="2FAA6691" w14:textId="33DDD5A4" w:rsidR="00B34CA3" w:rsidRDefault="00B34CA3" w:rsidP="000A3849">
      <w:pPr>
        <w:pStyle w:val="GuideSublistLv1-ASDEFCON"/>
      </w:pPr>
      <w:r>
        <w:t>Under Scenario</w:t>
      </w:r>
      <w:r w:rsidR="00AE06BF">
        <w:t> </w:t>
      </w:r>
      <w:r>
        <w:t xml:space="preserve">#2, where support is required for Mission Systems and Stock </w:t>
      </w:r>
      <w:r w:rsidR="00AE06BF">
        <w:t>I</w:t>
      </w:r>
      <w:r>
        <w:t>tems</w:t>
      </w:r>
      <w:r w:rsidR="009707C0">
        <w:t xml:space="preserve"> (and the Commonwealth </w:t>
      </w:r>
      <w:r w:rsidR="00D04135">
        <w:t xml:space="preserve">/ ADF </w:t>
      </w:r>
      <w:r w:rsidR="005F42D4">
        <w:t>has</w:t>
      </w:r>
      <w:r w:rsidR="009707C0">
        <w:t xml:space="preserve"> </w:t>
      </w:r>
      <w:r w:rsidR="005F42D4">
        <w:t xml:space="preserve">some </w:t>
      </w:r>
      <w:r w:rsidR="009707C0">
        <w:t>Maintenance and Supply responsibilities)</w:t>
      </w:r>
      <w:r>
        <w:t xml:space="preserve">, Stock Assessment requirements could be extensive.  Scenario #2 is an example where Services </w:t>
      </w:r>
      <w:r w:rsidR="00D04135">
        <w:t>c</w:t>
      </w:r>
      <w:r>
        <w:t>ould be included in the firm-priced portion of the Contract</w:t>
      </w:r>
      <w:r w:rsidR="00D04135">
        <w:t xml:space="preserve"> if an on-going </w:t>
      </w:r>
      <w:r w:rsidR="00972EC1">
        <w:t>analysis</w:t>
      </w:r>
      <w:r w:rsidR="00D04135">
        <w:t xml:space="preserve"> program is contemplated</w:t>
      </w:r>
      <w:r w:rsidR="00972EC1">
        <w:t xml:space="preserve"> (eg, annual reviews)</w:t>
      </w:r>
      <w:r>
        <w:t xml:space="preserve">; however, </w:t>
      </w:r>
      <w:r w:rsidR="00D04135">
        <w:t>S&amp;Q Services</w:t>
      </w:r>
      <w:r>
        <w:t xml:space="preserve"> could </w:t>
      </w:r>
      <w:r w:rsidR="00D04135">
        <w:t xml:space="preserve">also </w:t>
      </w:r>
      <w:r>
        <w:t xml:space="preserve">be considered </w:t>
      </w:r>
      <w:r w:rsidR="00D04135">
        <w:t xml:space="preserve">if these activities were only conducted </w:t>
      </w:r>
      <w:r w:rsidR="00972EC1">
        <w:t xml:space="preserve">in </w:t>
      </w:r>
      <w:r w:rsidR="002F745C">
        <w:t>relation to</w:t>
      </w:r>
      <w:r w:rsidR="00D04135">
        <w:t xml:space="preserve"> ECPs</w:t>
      </w:r>
      <w:r>
        <w:t>.</w:t>
      </w:r>
    </w:p>
    <w:p w14:paraId="372D8EA9" w14:textId="6059B551" w:rsidR="00B34CA3" w:rsidRDefault="00B34CA3" w:rsidP="000A3849">
      <w:pPr>
        <w:pStyle w:val="GuideSublistLv1-ASDEFCON"/>
      </w:pPr>
      <w:r>
        <w:t xml:space="preserve">Under Scenario #3, where support is required for Stock </w:t>
      </w:r>
      <w:r w:rsidR="00AE06BF">
        <w:t>I</w:t>
      </w:r>
      <w:r>
        <w:t>tems</w:t>
      </w:r>
      <w:r w:rsidR="00972EC1">
        <w:t xml:space="preserve"> (not large </w:t>
      </w:r>
      <w:r w:rsidR="00FE718C">
        <w:t xml:space="preserve">complex </w:t>
      </w:r>
      <w:r w:rsidR="00972EC1">
        <w:t>platforms)</w:t>
      </w:r>
      <w:r>
        <w:t xml:space="preserve">, Stock Assessment requirements will be highly dependent upon the scope of the Contract.  </w:t>
      </w:r>
      <w:r w:rsidR="00FE718C">
        <w:t>Applicable models can optimise Stock Item procurement</w:t>
      </w:r>
      <w:r w:rsidR="00443368">
        <w:t>s</w:t>
      </w:r>
      <w:r w:rsidR="00FE718C">
        <w:t xml:space="preserve"> and holdings for an entire system; hence, if a contract only support</w:t>
      </w:r>
      <w:r w:rsidR="00443368">
        <w:t>s</w:t>
      </w:r>
      <w:r w:rsidR="00FE718C">
        <w:t xml:space="preserve"> a select range of items</w:t>
      </w:r>
      <w:r w:rsidR="00443368">
        <w:t xml:space="preserve"> there may be insufficient scope to properly optimise the outcome</w:t>
      </w:r>
      <w:r w:rsidR="00FE718C">
        <w:t xml:space="preserve">.  </w:t>
      </w:r>
      <w:r>
        <w:t>As for Scenario</w:t>
      </w:r>
      <w:r w:rsidR="00D04135">
        <w:t>s</w:t>
      </w:r>
      <w:r>
        <w:t> #1</w:t>
      </w:r>
      <w:r w:rsidR="00D04135">
        <w:t xml:space="preserve"> and #2</w:t>
      </w:r>
      <w:r>
        <w:t xml:space="preserve">, Stock Assessment Services could be incorporated into the Contract </w:t>
      </w:r>
      <w:r w:rsidR="00FE718C">
        <w:t>through</w:t>
      </w:r>
      <w:r>
        <w:t xml:space="preserve"> this DSD.</w:t>
      </w:r>
    </w:p>
    <w:p w14:paraId="69C6B5E5" w14:textId="243F86AF" w:rsidR="00B34CA3" w:rsidRDefault="00B34CA3" w:rsidP="000A3849">
      <w:pPr>
        <w:pStyle w:val="GuideSublistLv1-ASDEFCON"/>
      </w:pPr>
      <w:r>
        <w:t>Under Scenario #4 the Commonwealth undertake</w:t>
      </w:r>
      <w:r w:rsidR="00393579">
        <w:t>s</w:t>
      </w:r>
      <w:r>
        <w:t xml:space="preserve"> Stock Assessment </w:t>
      </w:r>
      <w:r w:rsidR="00D04135">
        <w:t>/ Material Requirements Planning</w:t>
      </w:r>
      <w:r>
        <w:t xml:space="preserve">, </w:t>
      </w:r>
      <w:r w:rsidR="00D04135">
        <w:t xml:space="preserve">and </w:t>
      </w:r>
      <w:r>
        <w:t xml:space="preserve">these Services </w:t>
      </w:r>
      <w:r w:rsidR="00D04135">
        <w:t xml:space="preserve">would </w:t>
      </w:r>
      <w:r>
        <w:t xml:space="preserve">not be </w:t>
      </w:r>
      <w:r w:rsidR="00D04135">
        <w:t>included</w:t>
      </w:r>
      <w:r w:rsidR="00393579">
        <w:t xml:space="preserve"> (note that </w:t>
      </w:r>
      <w:r w:rsidR="00D04135">
        <w:t>Scenario #4</w:t>
      </w:r>
      <w:r w:rsidR="00393579">
        <w:t xml:space="preserve"> is unlikely to use the </w:t>
      </w:r>
      <w:r w:rsidR="00393579" w:rsidRPr="00496579">
        <w:rPr>
          <w:i/>
        </w:rPr>
        <w:t>ASDEFCON (Support)</w:t>
      </w:r>
      <w:r w:rsidR="00393579">
        <w:t xml:space="preserve"> template)</w:t>
      </w:r>
      <w:r>
        <w:t>.</w:t>
      </w:r>
    </w:p>
    <w:p w14:paraId="073CFD7E" w14:textId="19D4698A" w:rsidR="00B34CA3" w:rsidRDefault="00B34CA3" w:rsidP="000A3849">
      <w:pPr>
        <w:pStyle w:val="GuideText-ASDEFCON"/>
      </w:pPr>
      <w:r>
        <w:t xml:space="preserve">Drafters should note that these clauses are not intended to provide an avenue for the Contractor to justify </w:t>
      </w:r>
      <w:r w:rsidR="00803A4D">
        <w:t xml:space="preserve">increased stock holdings due </w:t>
      </w:r>
      <w:r>
        <w:t xml:space="preserve">to inefficiencies in Contractor-provided </w:t>
      </w:r>
      <w:r w:rsidR="00AE06BF">
        <w:t>M</w:t>
      </w:r>
      <w:r>
        <w:t>aintenance</w:t>
      </w:r>
      <w:r w:rsidR="009707C0">
        <w:t xml:space="preserve"> or problems </w:t>
      </w:r>
      <w:r w:rsidR="00803A4D">
        <w:t xml:space="preserve">in </w:t>
      </w:r>
      <w:r w:rsidR="009707C0">
        <w:t>the Contractor’s supply chain</w:t>
      </w:r>
      <w:r>
        <w:t xml:space="preserve">, particularly </w:t>
      </w:r>
      <w:r w:rsidR="00803A4D">
        <w:t>if</w:t>
      </w:r>
      <w:r>
        <w:t xml:space="preserve"> the Contractor ha</w:t>
      </w:r>
      <w:r w:rsidR="00803A4D">
        <w:t>d</w:t>
      </w:r>
      <w:r>
        <w:t xml:space="preserve"> agreed to meet th</w:t>
      </w:r>
      <w:r w:rsidR="00803A4D">
        <w:t>os</w:t>
      </w:r>
      <w:r>
        <w:t xml:space="preserve">e requirements </w:t>
      </w:r>
      <w:r w:rsidR="00443368">
        <w:t>in</w:t>
      </w:r>
      <w:r w:rsidR="009707C0">
        <w:t xml:space="preserve"> relat</w:t>
      </w:r>
      <w:r w:rsidR="00443368">
        <w:t>ion</w:t>
      </w:r>
      <w:r w:rsidR="009707C0">
        <w:t xml:space="preserve"> to </w:t>
      </w:r>
      <w:r w:rsidR="00803A4D">
        <w:t xml:space="preserve">Performance Measures for </w:t>
      </w:r>
      <w:r w:rsidR="009707C0">
        <w:t>system availability</w:t>
      </w:r>
      <w:r>
        <w:t xml:space="preserve">.  Any Stock Assessment conducted by the Contractor must be considered in the context of the </w:t>
      </w:r>
      <w:r w:rsidR="009707C0">
        <w:t xml:space="preserve">Contractor’s </w:t>
      </w:r>
      <w:r w:rsidR="005603B0">
        <w:t>responsibilities for meeting Contract outcomes.</w:t>
      </w:r>
      <w:r>
        <w:t xml:space="preserve"> </w:t>
      </w:r>
      <w:r w:rsidR="005603B0">
        <w:t xml:space="preserve"> Additionally, </w:t>
      </w:r>
      <w:r w:rsidR="00803A4D">
        <w:t>analysis of</w:t>
      </w:r>
      <w:r>
        <w:t xml:space="preserve"> Stock </w:t>
      </w:r>
      <w:r w:rsidR="00AE06BF">
        <w:t xml:space="preserve">Item </w:t>
      </w:r>
      <w:r>
        <w:t xml:space="preserve">levels </w:t>
      </w:r>
      <w:r w:rsidR="00443368">
        <w:t>can</w:t>
      </w:r>
      <w:r>
        <w:t xml:space="preserve"> consider options</w:t>
      </w:r>
      <w:r w:rsidR="00443368">
        <w:t xml:space="preserve"> other than additional procurements</w:t>
      </w:r>
      <w:r>
        <w:t xml:space="preserve"> (</w:t>
      </w:r>
      <w:r w:rsidR="007E57B9">
        <w:t>eg,</w:t>
      </w:r>
      <w:r>
        <w:t xml:space="preserve"> speeding up the repair pipeline).</w:t>
      </w:r>
    </w:p>
    <w:p w14:paraId="49D58272" w14:textId="5C3ACAB3" w:rsidR="00B34CA3" w:rsidRDefault="00B34CA3" w:rsidP="000A3849">
      <w:pPr>
        <w:pStyle w:val="GuideText-ASDEFCON"/>
      </w:pPr>
      <w:r>
        <w:t>The template provides optional clauses for the Contractor to conduct Stock A</w:t>
      </w:r>
      <w:r w:rsidR="00E13989">
        <w:t>ssessment activities using OPUS</w:t>
      </w:r>
      <w:r>
        <w:t>10</w:t>
      </w:r>
      <w:r w:rsidR="00746A8F">
        <w:t>,</w:t>
      </w:r>
      <w:r>
        <w:t xml:space="preserve"> </w:t>
      </w:r>
      <w:r w:rsidR="00746A8F">
        <w:t xml:space="preserve">or OmegaPS Analyzer, </w:t>
      </w:r>
      <w:r>
        <w:t xml:space="preserve">or an alternative </w:t>
      </w:r>
      <w:r w:rsidR="00B84174">
        <w:t xml:space="preserve">that is </w:t>
      </w:r>
      <w:r>
        <w:t xml:space="preserve">Approved by the Commonwealth Representative.  As stated in the </w:t>
      </w:r>
      <w:r w:rsidR="00E13989">
        <w:t xml:space="preserve">note </w:t>
      </w:r>
      <w:r w:rsidR="00B84174">
        <w:t>to drafters, OPUS</w:t>
      </w:r>
      <w:r>
        <w:t>10 is a complex modelling tool</w:t>
      </w:r>
      <w:r w:rsidR="00FB79F3">
        <w:t xml:space="preserve"> that</w:t>
      </w:r>
      <w:r>
        <w:t xml:space="preserve"> may not be cost-effective for smaller, less complex items of equipment.  Constant confidence techniques (such as may be provided using a spreadsheet) may be more appropriate in </w:t>
      </w:r>
      <w:r w:rsidR="00EE751F">
        <w:t xml:space="preserve">less complex </w:t>
      </w:r>
      <w:r>
        <w:t xml:space="preserve">circumstances.  </w:t>
      </w:r>
      <w:r w:rsidR="00FB79F3">
        <w:t xml:space="preserve">Nevertheless, the Contractor is required to justify recommendations for any change to Stock Item levels. </w:t>
      </w:r>
      <w:r w:rsidR="00FB79F3">
        <w:t xml:space="preserve"> </w:t>
      </w:r>
      <w:r>
        <w:t xml:space="preserve">Drafters should consider whether or not to include reference to these alternative </w:t>
      </w:r>
      <w:r w:rsidR="004604E8">
        <w:t xml:space="preserve">methods </w:t>
      </w:r>
      <w:r>
        <w:t>within the DSD, if appropriate.</w:t>
      </w:r>
    </w:p>
    <w:p w14:paraId="1EFA27AF" w14:textId="33853F0B" w:rsidR="00B34CA3" w:rsidRDefault="00B84174" w:rsidP="000A3849">
      <w:pPr>
        <w:pStyle w:val="GuideText-ASDEFCON"/>
      </w:pPr>
      <w:r>
        <w:t>If OPUS</w:t>
      </w:r>
      <w:r w:rsidR="00B34CA3">
        <w:t>10 is not the Stock</w:t>
      </w:r>
      <w:r w:rsidR="00BE10AC">
        <w:t xml:space="preserve"> O</w:t>
      </w:r>
      <w:r w:rsidR="00B34CA3">
        <w:t xml:space="preserve">ptimisation model </w:t>
      </w:r>
      <w:r w:rsidR="00443368">
        <w:t>that will</w:t>
      </w:r>
      <w:r w:rsidR="004604E8">
        <w:t xml:space="preserve"> be used</w:t>
      </w:r>
      <w:r w:rsidR="00B34CA3">
        <w:t>, then drafter</w:t>
      </w:r>
      <w:r w:rsidR="004604E8">
        <w:t>s</w:t>
      </w:r>
      <w:r w:rsidR="00B34CA3">
        <w:t xml:space="preserve"> should amend clause </w:t>
      </w:r>
      <w:r w:rsidR="00B34CA3">
        <w:fldChar w:fldCharType="begin"/>
      </w:r>
      <w:r w:rsidR="00B34CA3">
        <w:instrText xml:space="preserve"> REF _Ref30394803 \r \h  \* MERGEFORMAT </w:instrText>
      </w:r>
      <w:r w:rsidR="00B34CA3">
        <w:fldChar w:fldCharType="separate"/>
      </w:r>
      <w:r w:rsidR="00326A62">
        <w:t>6.2.2.8</w:t>
      </w:r>
      <w:r w:rsidR="00B34CA3">
        <w:fldChar w:fldCharType="end"/>
      </w:r>
      <w:r w:rsidR="00B34CA3">
        <w:t xml:space="preserve"> to include the preferred model.</w:t>
      </w:r>
    </w:p>
    <w:p w14:paraId="7DD116FF" w14:textId="63D30547" w:rsidR="00B34CA3" w:rsidRDefault="00B34CA3" w:rsidP="000A3849">
      <w:pPr>
        <w:pStyle w:val="GuideText-ASDEFCON"/>
      </w:pPr>
      <w:r>
        <w:t xml:space="preserve">If the Commonwealth Representative will only accept OPUS 10, or another preferred model, then clause </w:t>
      </w:r>
      <w:r>
        <w:fldChar w:fldCharType="begin"/>
      </w:r>
      <w:r>
        <w:instrText xml:space="preserve"> REF _Ref30394803 \r \h  \* MERGEFORMAT </w:instrText>
      </w:r>
      <w:r>
        <w:fldChar w:fldCharType="separate"/>
      </w:r>
      <w:r w:rsidR="00326A62">
        <w:t>6.2.2.8</w:t>
      </w:r>
      <w:r>
        <w:fldChar w:fldCharType="end"/>
      </w:r>
      <w:r>
        <w:t xml:space="preserve"> may be edited to remove reference to an ‘alternative Approved by the Commonwealth’, and clause </w:t>
      </w:r>
      <w:r>
        <w:fldChar w:fldCharType="begin"/>
      </w:r>
      <w:r>
        <w:instrText xml:space="preserve"> REF _Ref30395157 \r \h  \* MERGEFORMAT </w:instrText>
      </w:r>
      <w:r>
        <w:fldChar w:fldCharType="separate"/>
      </w:r>
      <w:r w:rsidR="00326A62">
        <w:t>6.2.2.9</w:t>
      </w:r>
      <w:r>
        <w:fldChar w:fldCharType="end"/>
      </w:r>
      <w:r>
        <w:t xml:space="preserve"> may be deleted.</w:t>
      </w:r>
    </w:p>
    <w:p w14:paraId="596C3E34" w14:textId="1AAF3DE9" w:rsidR="00B34CA3" w:rsidRDefault="00B34CA3" w:rsidP="000A3849">
      <w:pPr>
        <w:pStyle w:val="GuideText-ASDEFCON"/>
      </w:pPr>
      <w:r>
        <w:t xml:space="preserve">The template clauses only </w:t>
      </w:r>
      <w:r w:rsidR="00443368">
        <w:t>require</w:t>
      </w:r>
      <w:r>
        <w:t xml:space="preserve"> the Contractor</w:t>
      </w:r>
      <w:r w:rsidR="00443368">
        <w:t xml:space="preserve"> to</w:t>
      </w:r>
      <w:r>
        <w:t xml:space="preserve"> provide a report in a format proposed by the Contractor and Approved by the Commonwealth, with some high-level content requirements </w:t>
      </w:r>
      <w:r w:rsidR="000E4932">
        <w:t xml:space="preserve">identified </w:t>
      </w:r>
      <w:r>
        <w:t xml:space="preserve">within the clause.  Alternatively, the drafter could specify the format and content </w:t>
      </w:r>
      <w:r w:rsidR="000E4932">
        <w:t xml:space="preserve">by drafting </w:t>
      </w:r>
      <w:r>
        <w:t>a DID (</w:t>
      </w:r>
      <w:r w:rsidR="007E57B9">
        <w:t>eg,</w:t>
      </w:r>
      <w:r>
        <w:t xml:space="preserve"> if the recommendation list is expected to be large and greater levels of supporting information are required).  In this instance, the drafter may wish to modify the </w:t>
      </w:r>
      <w:r>
        <w:rPr>
          <w:i/>
        </w:rPr>
        <w:t>ASDEFCON (Strategic Materiel)</w:t>
      </w:r>
      <w:r>
        <w:t xml:space="preserve"> DID</w:t>
      </w:r>
      <w:r w:rsidR="008A1329">
        <w:t>,</w:t>
      </w:r>
      <w:r>
        <w:t xml:space="preserve"> DID-ILS-SUP-RSPL</w:t>
      </w:r>
      <w:r w:rsidR="008A1329">
        <w:t>,</w:t>
      </w:r>
      <w:r>
        <w:t xml:space="preserve"> to identify the difference between current Stock </w:t>
      </w:r>
      <w:r w:rsidR="00AE06BF">
        <w:t xml:space="preserve">Item </w:t>
      </w:r>
      <w:r>
        <w:t xml:space="preserve">levels and </w:t>
      </w:r>
      <w:r w:rsidR="008A1329">
        <w:t xml:space="preserve">any </w:t>
      </w:r>
      <w:r>
        <w:t>recommend</w:t>
      </w:r>
      <w:r w:rsidR="008A1329">
        <w:t>ed</w:t>
      </w:r>
      <w:r>
        <w:t xml:space="preserve"> changes </w:t>
      </w:r>
      <w:r w:rsidR="008A1329">
        <w:t>from the Contractor’s analysis</w:t>
      </w:r>
      <w:r>
        <w:t xml:space="preserve">.  Clause </w:t>
      </w:r>
      <w:r>
        <w:fldChar w:fldCharType="begin"/>
      </w:r>
      <w:r>
        <w:instrText xml:space="preserve"> REF _Ref41281943 \r \h </w:instrText>
      </w:r>
      <w:r w:rsidR="00D0692F">
        <w:instrText xml:space="preserve"> \* MERGEFORMAT </w:instrText>
      </w:r>
      <w:r>
        <w:fldChar w:fldCharType="separate"/>
      </w:r>
      <w:r w:rsidR="00326A62">
        <w:t>6.2.2.11</w:t>
      </w:r>
      <w:r>
        <w:fldChar w:fldCharType="end"/>
      </w:r>
      <w:r>
        <w:t xml:space="preserve"> should then be modified to refer to the applicable entry in the CDRL.</w:t>
      </w:r>
    </w:p>
    <w:p w14:paraId="289B3D9D" w14:textId="502BD163" w:rsidR="00B34CA3" w:rsidRDefault="00B34CA3" w:rsidP="000A3849">
      <w:pPr>
        <w:pStyle w:val="GuideText-ASDEFCON"/>
      </w:pPr>
      <w:r>
        <w:t xml:space="preserve">If these Services are to be included in this DSD, and procurement of additional </w:t>
      </w:r>
      <w:r w:rsidR="008A1329">
        <w:t xml:space="preserve">items </w:t>
      </w:r>
      <w:r>
        <w:t xml:space="preserve">will </w:t>
      </w:r>
      <w:r w:rsidR="008A1329">
        <w:t xml:space="preserve">also </w:t>
      </w:r>
      <w:r>
        <w:t>be through the Contractor</w:t>
      </w:r>
      <w:r w:rsidR="00AE06BF">
        <w:t xml:space="preserve"> (Support)</w:t>
      </w:r>
      <w:r>
        <w:t xml:space="preserve">, the drafter </w:t>
      </w:r>
      <w:r w:rsidR="008A1329">
        <w:t xml:space="preserve">may </w:t>
      </w:r>
      <w:r>
        <w:t xml:space="preserve">also include DSD-SUP-PROC or </w:t>
      </w:r>
      <w:r w:rsidRPr="007317B1">
        <w:t>DSD-SUP-</w:t>
      </w:r>
      <w:r w:rsidR="007317B1">
        <w:t>DESCM</w:t>
      </w:r>
      <w:r>
        <w:t xml:space="preserve">, as applicable, for </w:t>
      </w:r>
      <w:r w:rsidR="000E4932">
        <w:t xml:space="preserve">subsequent </w:t>
      </w:r>
      <w:r w:rsidR="00AE06BF">
        <w:t>p</w:t>
      </w:r>
      <w:r>
        <w:t>rocurement Services.</w:t>
      </w:r>
    </w:p>
    <w:p w14:paraId="66977903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Related Clauses/Documents</w:t>
      </w:r>
      <w:r>
        <w:t>:</w:t>
      </w:r>
    </w:p>
    <w:p w14:paraId="5C0A6525" w14:textId="77777777" w:rsidR="00B34CA3" w:rsidRDefault="00C65F8B" w:rsidP="000A3849">
      <w:pPr>
        <w:pStyle w:val="GuideText-ASDEFCON"/>
      </w:pPr>
      <w:r>
        <w:t xml:space="preserve">Draft </w:t>
      </w:r>
      <w:r w:rsidR="00C06255">
        <w:t xml:space="preserve">SOW clause 7, </w:t>
      </w:r>
      <w:r w:rsidR="00B34CA3">
        <w:t>Supply Support</w:t>
      </w:r>
    </w:p>
    <w:p w14:paraId="15D71C5A" w14:textId="77777777" w:rsidR="00B34CA3" w:rsidRDefault="00C06255" w:rsidP="000A3849">
      <w:pPr>
        <w:pStyle w:val="GuideText-ASDEFCON"/>
      </w:pPr>
      <w:r>
        <w:t xml:space="preserve">DSD-SUP-SERV, </w:t>
      </w:r>
      <w:r w:rsidR="00B34CA3">
        <w:t>Routine Supply Services</w:t>
      </w:r>
    </w:p>
    <w:p w14:paraId="78676F59" w14:textId="77777777" w:rsidR="00C06255" w:rsidRDefault="00C06255" w:rsidP="000A3849">
      <w:pPr>
        <w:pStyle w:val="GuideText-ASDEFCON"/>
      </w:pPr>
      <w:r>
        <w:t xml:space="preserve">DSD-SUP-PROC, </w:t>
      </w:r>
      <w:r w:rsidR="00B34CA3">
        <w:t>Procurement Services</w:t>
      </w:r>
    </w:p>
    <w:p w14:paraId="15464B95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Optional Clauses</w:t>
      </w:r>
      <w:r>
        <w:t>:</w:t>
      </w:r>
      <w:r>
        <w:tab/>
        <w:t>None</w:t>
      </w:r>
    </w:p>
    <w:p w14:paraId="44CE5C1C" w14:textId="67CE7FB0" w:rsidR="00B34CA3" w:rsidRDefault="00914C4E" w:rsidP="009D0776">
      <w:pPr>
        <w:pStyle w:val="GuideLV3Head-ASDEFCON"/>
      </w:pPr>
      <w:r>
        <w:fldChar w:fldCharType="begin"/>
      </w:r>
      <w:r>
        <w:instrText xml:space="preserve"> REF _Ref232671982 \r \h </w:instrText>
      </w:r>
      <w:r w:rsidR="00393579">
        <w:instrText xml:space="preserve"> \* MERGEFORMAT </w:instrText>
      </w:r>
      <w:r>
        <w:fldChar w:fldCharType="separate"/>
      </w:r>
      <w:r w:rsidR="00326A62">
        <w:t>6.2.3</w:t>
      </w:r>
      <w:r>
        <w:fldChar w:fldCharType="end"/>
      </w:r>
      <w:r>
        <w:tab/>
      </w:r>
      <w:r w:rsidR="00B34CA3">
        <w:t>Codification</w:t>
      </w:r>
    </w:p>
    <w:p w14:paraId="3BB074DD" w14:textId="77777777" w:rsidR="00B34CA3" w:rsidRDefault="00B34CA3" w:rsidP="000A3849">
      <w:pPr>
        <w:pStyle w:val="GuideMarginHead-ASDEFCON"/>
      </w:pPr>
      <w:r w:rsidRPr="00D0692F">
        <w:rPr>
          <w:u w:val="single"/>
        </w:rPr>
        <w:t>Sponsor</w:t>
      </w:r>
      <w:r>
        <w:t>:</w:t>
      </w:r>
      <w:r>
        <w:tab/>
      </w:r>
      <w:r w:rsidR="00C25A8A">
        <w:t>National Codification Bureau</w:t>
      </w:r>
    </w:p>
    <w:p w14:paraId="7B802231" w14:textId="77777777" w:rsidR="00B34CA3" w:rsidRDefault="00B34CA3" w:rsidP="000A3849">
      <w:pPr>
        <w:pStyle w:val="GuideMarginHead-ASDEFCON"/>
      </w:pPr>
      <w:r w:rsidRPr="00D0692F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7DAC9ED1" w14:textId="4FC37933" w:rsidR="00B34CA3" w:rsidRDefault="00B34CA3" w:rsidP="000A3849">
      <w:pPr>
        <w:pStyle w:val="GuideMarginHead-ASDEFCON"/>
      </w:pPr>
      <w:r w:rsidRPr="00D0692F">
        <w:rPr>
          <w:u w:val="single"/>
        </w:rPr>
        <w:t>Purpose</w:t>
      </w:r>
      <w:r>
        <w:rPr>
          <w:rStyle w:val="MarginheadingChar"/>
        </w:rPr>
        <w:t>:</w:t>
      </w:r>
      <w:r>
        <w:tab/>
        <w:t xml:space="preserve">To ensure that Stock </w:t>
      </w:r>
      <w:r w:rsidR="00671027">
        <w:t>Items are</w:t>
      </w:r>
      <w:r>
        <w:t xml:space="preserve"> codified in accordance with current policy.</w:t>
      </w:r>
    </w:p>
    <w:p w14:paraId="0F2F0899" w14:textId="0E8DEABB" w:rsidR="00B34CA3" w:rsidRDefault="00B34CA3" w:rsidP="003B5D0A">
      <w:pPr>
        <w:pStyle w:val="GuideMarginHead-ASDEFCON"/>
      </w:pPr>
      <w:r w:rsidRPr="00D0692F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A90C1C">
        <w:t>PSM</w:t>
      </w:r>
      <w:r w:rsidR="00C65F8B">
        <w:t xml:space="preserve"> Chapter </w:t>
      </w:r>
      <w:r w:rsidR="00A90C1C">
        <w:t>2</w:t>
      </w:r>
      <w:r w:rsidR="00AE06BF">
        <w:t>,</w:t>
      </w:r>
      <w:r>
        <w:t xml:space="preserve"> </w:t>
      </w:r>
      <w:r w:rsidR="00AE06BF" w:rsidRPr="000E4932">
        <w:rPr>
          <w:i/>
        </w:rPr>
        <w:t xml:space="preserve">Item Identification and Recording of Defence </w:t>
      </w:r>
      <w:r w:rsidR="00A500ED" w:rsidRPr="000E4932">
        <w:rPr>
          <w:i/>
        </w:rPr>
        <w:t xml:space="preserve">Logistic </w:t>
      </w:r>
      <w:r w:rsidR="00AE06BF" w:rsidRPr="000E4932">
        <w:rPr>
          <w:i/>
        </w:rPr>
        <w:t>Assets</w:t>
      </w:r>
    </w:p>
    <w:p w14:paraId="1A69937A" w14:textId="66DB10D0" w:rsidR="00866365" w:rsidRDefault="00671D5A">
      <w:pPr>
        <w:pStyle w:val="GuideText-ASDEFCON"/>
      </w:pPr>
      <w:r>
        <w:t>PSM</w:t>
      </w:r>
      <w:r w:rsidR="00C65F8B">
        <w:t xml:space="preserve"> Chapter </w:t>
      </w:r>
      <w:r w:rsidR="00866365">
        <w:t xml:space="preserve">4, </w:t>
      </w:r>
      <w:r w:rsidR="00866365" w:rsidRPr="000A3849">
        <w:rPr>
          <w:i/>
        </w:rPr>
        <w:t>Supply Aspects of Contractor Owned Spares</w:t>
      </w:r>
    </w:p>
    <w:p w14:paraId="5F4B6425" w14:textId="051D7DEB" w:rsidR="008529B5" w:rsidRDefault="00B34CA3" w:rsidP="000A3849">
      <w:pPr>
        <w:pStyle w:val="GuideMarginHead-ASDEFCON"/>
      </w:pPr>
      <w:r w:rsidRPr="00D0692F">
        <w:rPr>
          <w:u w:val="single"/>
        </w:rPr>
        <w:t>Guidance</w:t>
      </w:r>
      <w:r>
        <w:t>:</w:t>
      </w:r>
      <w:r>
        <w:tab/>
      </w:r>
      <w:r w:rsidR="004F66D8">
        <w:t xml:space="preserve">For both logistic and financial accountability purposes, PSM Chapter 2 </w:t>
      </w:r>
      <w:r w:rsidR="00775F7C">
        <w:t>states that</w:t>
      </w:r>
      <w:r>
        <w:t xml:space="preserve"> </w:t>
      </w:r>
      <w:r w:rsidR="00AB1703">
        <w:t>‘</w:t>
      </w:r>
      <w:r w:rsidR="00AE06BF">
        <w:t>a</w:t>
      </w:r>
      <w:r w:rsidR="00AE06BF" w:rsidRPr="00AE06BF">
        <w:t xml:space="preserve">ny </w:t>
      </w:r>
      <w:r w:rsidR="00866365">
        <w:t>[</w:t>
      </w:r>
      <w:r w:rsidR="00AE06BF" w:rsidRPr="00AE06BF">
        <w:t>item of supply</w:t>
      </w:r>
      <w:r w:rsidR="00866365">
        <w:t>]</w:t>
      </w:r>
      <w:r w:rsidR="00AE06BF" w:rsidRPr="00AE06BF">
        <w:t xml:space="preserve"> that is repetitively procured or repaired </w:t>
      </w:r>
      <w:r w:rsidR="00865BDD">
        <w:t>or</w:t>
      </w:r>
      <w:r w:rsidR="00865BDD" w:rsidRPr="00AE06BF">
        <w:t xml:space="preserve"> </w:t>
      </w:r>
      <w:r w:rsidR="00AE06BF" w:rsidRPr="00AE06BF">
        <w:t>supports an operational capability or is subject to deployment</w:t>
      </w:r>
      <w:r w:rsidR="0061774A">
        <w:t xml:space="preserve"> must be codified in accordance with the NATO Codification System</w:t>
      </w:r>
      <w:r w:rsidR="00AB1703">
        <w:t>’</w:t>
      </w:r>
      <w:r>
        <w:t xml:space="preserve">.  </w:t>
      </w:r>
      <w:r w:rsidR="003F2E49">
        <w:t xml:space="preserve">Codification </w:t>
      </w:r>
      <w:r w:rsidR="00865BDD">
        <w:t>requires that items of supply</w:t>
      </w:r>
      <w:r w:rsidR="0061774A">
        <w:t xml:space="preserve"> be identified and recorded by the allocation of a unique identification number, the NSN.</w:t>
      </w:r>
      <w:r w:rsidR="003F2E49">
        <w:t xml:space="preserve">  Codification is undertaken </w:t>
      </w:r>
      <w:r w:rsidR="00671AA6">
        <w:t>in</w:t>
      </w:r>
      <w:r w:rsidR="003F2E49">
        <w:t xml:space="preserve"> a</w:t>
      </w:r>
      <w:r w:rsidR="00671AA6">
        <w:t xml:space="preserve"> </w:t>
      </w:r>
      <w:r w:rsidR="003F2E49">
        <w:t>system</w:t>
      </w:r>
      <w:r w:rsidR="002F745C">
        <w:t xml:space="preserve"> operated by</w:t>
      </w:r>
      <w:r w:rsidR="003F2E49">
        <w:t xml:space="preserve"> NATO and allied countries called MC CAT.  Clause </w:t>
      </w:r>
      <w:r w:rsidR="003F2E49">
        <w:fldChar w:fldCharType="begin"/>
      </w:r>
      <w:r w:rsidR="003F2E49">
        <w:instrText xml:space="preserve"> REF _Ref232671982 \r \h </w:instrText>
      </w:r>
      <w:r w:rsidR="003F2E49">
        <w:fldChar w:fldCharType="separate"/>
      </w:r>
      <w:r w:rsidR="00326A62">
        <w:t>6.2.3</w:t>
      </w:r>
      <w:r w:rsidR="003F2E49">
        <w:fldChar w:fldCharType="end"/>
      </w:r>
      <w:r w:rsidR="003F2E49">
        <w:t xml:space="preserve"> requires </w:t>
      </w:r>
      <w:r w:rsidR="00775F7C">
        <w:t xml:space="preserve">that </w:t>
      </w:r>
      <w:r w:rsidR="003F2E49">
        <w:t xml:space="preserve">Codification Data be delivered </w:t>
      </w:r>
      <w:r w:rsidR="00671AA6">
        <w:t xml:space="preserve">to the Commonwealth </w:t>
      </w:r>
      <w:r w:rsidR="003F2E49">
        <w:t>so that an item can be created or modified within MC CAT</w:t>
      </w:r>
      <w:r w:rsidR="00775F7C">
        <w:t xml:space="preserve"> </w:t>
      </w:r>
      <w:r w:rsidR="003F2E49">
        <w:t>by the National Codification Bureau (NCB).</w:t>
      </w:r>
      <w:r w:rsidR="004E4257">
        <w:t xml:space="preserve">  The NSN and related data for </w:t>
      </w:r>
      <w:r w:rsidR="00671AA6">
        <w:t xml:space="preserve">newly </w:t>
      </w:r>
      <w:r w:rsidR="004E4257">
        <w:t xml:space="preserve">codified items can subsequently be </w:t>
      </w:r>
      <w:r w:rsidR="009049B4">
        <w:t xml:space="preserve">transferred </w:t>
      </w:r>
      <w:r w:rsidR="003A3A2F">
        <w:t>via an</w:t>
      </w:r>
      <w:r w:rsidR="009049B4">
        <w:t xml:space="preserve"> </w:t>
      </w:r>
      <w:r w:rsidR="00671AA6">
        <w:t>‘</w:t>
      </w:r>
      <w:r w:rsidR="009049B4">
        <w:t>MC CAT</w:t>
      </w:r>
      <w:r w:rsidR="004E4257">
        <w:t xml:space="preserve"> to Master Data Governance</w:t>
      </w:r>
      <w:r w:rsidR="00671AA6">
        <w:t>’</w:t>
      </w:r>
      <w:r w:rsidR="009049B4">
        <w:t xml:space="preserve"> </w:t>
      </w:r>
      <w:r w:rsidR="003A3A2F">
        <w:t>interface for use in ERP</w:t>
      </w:r>
      <w:r w:rsidR="009049B4">
        <w:t>.</w:t>
      </w:r>
    </w:p>
    <w:p w14:paraId="6A4DBB73" w14:textId="00538057" w:rsidR="00B34CA3" w:rsidRDefault="003050F1" w:rsidP="000A3849">
      <w:pPr>
        <w:pStyle w:val="GuideText-ASDEFCON"/>
      </w:pPr>
      <w:r>
        <w:t>In general</w:t>
      </w:r>
      <w:r w:rsidR="00B34CA3">
        <w:t xml:space="preserve">, </w:t>
      </w:r>
      <w:r w:rsidR="00AE06BF" w:rsidRPr="00AE06BF">
        <w:t>Contractor</w:t>
      </w:r>
      <w:r>
        <w:t>-</w:t>
      </w:r>
      <w:r w:rsidR="00AE06BF" w:rsidRPr="00AE06BF">
        <w:t>owned</w:t>
      </w:r>
      <w:r>
        <w:t xml:space="preserve"> spares and other </w:t>
      </w:r>
      <w:r w:rsidR="00AE06BF">
        <w:t xml:space="preserve">items </w:t>
      </w:r>
      <w:r w:rsidR="00AE06BF" w:rsidRPr="00AE06BF">
        <w:t xml:space="preserve">need not be </w:t>
      </w:r>
      <w:r w:rsidR="001A7CFA" w:rsidRPr="00AE06BF">
        <w:t xml:space="preserve">Codified </w:t>
      </w:r>
      <w:r w:rsidR="009D661B">
        <w:t>and may be locally managed as ‘not-in-catalogue’ items</w:t>
      </w:r>
      <w:r w:rsidR="00B34CA3">
        <w:t xml:space="preserve">.  </w:t>
      </w:r>
      <w:r w:rsidR="009D661B">
        <w:t>However, if for</w:t>
      </w:r>
      <w:r w:rsidR="00B34CA3">
        <w:t xml:space="preserve"> operational reason</w:t>
      </w:r>
      <w:r w:rsidR="009D661B">
        <w:t>s</w:t>
      </w:r>
      <w:r w:rsidR="00B34CA3">
        <w:t xml:space="preserve"> </w:t>
      </w:r>
      <w:r w:rsidR="009D661B">
        <w:t>the</w:t>
      </w:r>
      <w:r w:rsidR="00B34CA3">
        <w:t xml:space="preserve"> Contractor-owned Stock </w:t>
      </w:r>
      <w:r w:rsidR="00671027">
        <w:t xml:space="preserve">Items </w:t>
      </w:r>
      <w:r w:rsidR="009D661B">
        <w:t xml:space="preserve">need </w:t>
      </w:r>
      <w:r w:rsidR="00B34CA3">
        <w:t xml:space="preserve">to be </w:t>
      </w:r>
      <w:r w:rsidR="00B159A7">
        <w:t xml:space="preserve">distributed through the Defence supply chain, including allied supply chains, then the items generally need to be </w:t>
      </w:r>
      <w:r w:rsidR="00B640AC">
        <w:t>codified</w:t>
      </w:r>
      <w:r w:rsidR="00B159A7">
        <w:t>; refer to PSM Chapter 4 for details</w:t>
      </w:r>
      <w:r w:rsidR="00B34CA3">
        <w:t>.</w:t>
      </w:r>
    </w:p>
    <w:p w14:paraId="17225D51" w14:textId="730193A4" w:rsidR="0042633B" w:rsidRDefault="00B34CA3" w:rsidP="000A3849">
      <w:pPr>
        <w:pStyle w:val="GuideText-ASDEFCON"/>
      </w:pPr>
      <w:r>
        <w:t xml:space="preserve">New Stock </w:t>
      </w:r>
      <w:r w:rsidR="00AE06BF">
        <w:t>I</w:t>
      </w:r>
      <w:r>
        <w:t>tems</w:t>
      </w:r>
      <w:r w:rsidR="001A7CFA">
        <w:t>,</w:t>
      </w:r>
      <w:r w:rsidR="006F026A">
        <w:t xml:space="preserve"> </w:t>
      </w:r>
      <w:r w:rsidR="00671AA6">
        <w:t xml:space="preserve">incorporated by </w:t>
      </w:r>
      <w:r w:rsidR="001A7CFA">
        <w:t>modifications or as substitute items</w:t>
      </w:r>
      <w:r w:rsidR="00B159A7">
        <w:t xml:space="preserve"> (eg, </w:t>
      </w:r>
      <w:r w:rsidR="002F745C">
        <w:t xml:space="preserve">to </w:t>
      </w:r>
      <w:r w:rsidR="00B159A7">
        <w:t>replac</w:t>
      </w:r>
      <w:r w:rsidR="002F745C">
        <w:t>e</w:t>
      </w:r>
      <w:r w:rsidR="00B159A7">
        <w:t xml:space="preserve"> </w:t>
      </w:r>
      <w:r w:rsidR="002D1908">
        <w:t xml:space="preserve">Obsolete </w:t>
      </w:r>
      <w:r w:rsidR="00B159A7">
        <w:t>items)</w:t>
      </w:r>
      <w:r w:rsidR="001A7CFA">
        <w:t>,</w:t>
      </w:r>
      <w:r>
        <w:t xml:space="preserve"> are likely to be introduced </w:t>
      </w:r>
      <w:r w:rsidR="002D1908">
        <w:t xml:space="preserve">at </w:t>
      </w:r>
      <w:r w:rsidR="0019391B">
        <w:t xml:space="preserve">during </w:t>
      </w:r>
      <w:r>
        <w:t>long-term contract</w:t>
      </w:r>
      <w:r w:rsidR="00671AA6">
        <w:t>s</w:t>
      </w:r>
      <w:r w:rsidR="00EE70D7">
        <w:t xml:space="preserve">.  On occasion, existing Codification data may also have errors </w:t>
      </w:r>
      <w:r w:rsidR="00671AA6">
        <w:t xml:space="preserve">that </w:t>
      </w:r>
      <w:r w:rsidR="00EE70D7">
        <w:t>require correction.</w:t>
      </w:r>
    </w:p>
    <w:p w14:paraId="431D2D14" w14:textId="2728A1D4" w:rsidR="00B34CA3" w:rsidRDefault="0042633B" w:rsidP="000A3849">
      <w:pPr>
        <w:pStyle w:val="GuideText-ASDEFCON"/>
      </w:pPr>
      <w:r>
        <w:t xml:space="preserve">Clause </w:t>
      </w:r>
      <w:r>
        <w:fldChar w:fldCharType="begin"/>
      </w:r>
      <w:r>
        <w:instrText xml:space="preserve"> REF _Ref168382089 \r \h </w:instrText>
      </w:r>
      <w:r>
        <w:fldChar w:fldCharType="separate"/>
      </w:r>
      <w:r w:rsidR="00326A62">
        <w:t>6.2.3.2</w:t>
      </w:r>
      <w:r>
        <w:fldChar w:fldCharType="end"/>
      </w:r>
      <w:r>
        <w:t xml:space="preserve"> deliberately allows for alternative</w:t>
      </w:r>
      <w:r w:rsidR="002D1908">
        <w:t xml:space="preserve"> processe</w:t>
      </w:r>
      <w:r>
        <w:t xml:space="preserve">s to be agreed for the delivery of Codification Data.  For an overseas supplier / OEM, the preferred </w:t>
      </w:r>
      <w:r w:rsidR="00E21A02">
        <w:t xml:space="preserve">approach within participating nations is </w:t>
      </w:r>
      <w:r w:rsidR="00FC71E2">
        <w:t xml:space="preserve">for </w:t>
      </w:r>
      <w:r>
        <w:t xml:space="preserve">new / modified items </w:t>
      </w:r>
      <w:r w:rsidR="00FC71E2">
        <w:t xml:space="preserve">to be </w:t>
      </w:r>
      <w:r>
        <w:t>codified in the country of origin</w:t>
      </w:r>
      <w:r w:rsidR="00E21A02">
        <w:t>.  Codification Data can include sensitive design information, thus the clause</w:t>
      </w:r>
      <w:r w:rsidR="00FC71E2">
        <w:t xml:space="preserve"> also</w:t>
      </w:r>
      <w:r w:rsidR="00E21A02">
        <w:t xml:space="preserve"> allows for the Commonwealth to agree that Codification Data from Subcontractors be delivered directly to the SPO or </w:t>
      </w:r>
      <w:r w:rsidR="00427E92">
        <w:t>an applicable</w:t>
      </w:r>
      <w:r w:rsidR="00FC71E2">
        <w:t xml:space="preserve"> </w:t>
      </w:r>
      <w:r w:rsidR="00E21A02">
        <w:t>NCB.</w:t>
      </w:r>
    </w:p>
    <w:p w14:paraId="51572D3C" w14:textId="769A723A" w:rsidR="008B44D1" w:rsidRDefault="00EE70D7" w:rsidP="000A3849">
      <w:pPr>
        <w:pStyle w:val="GuideText-ASDEFCON"/>
      </w:pPr>
      <w:r>
        <w:t xml:space="preserve">The </w:t>
      </w:r>
      <w:r w:rsidR="006F026A">
        <w:t xml:space="preserve">optional </w:t>
      </w:r>
      <w:r>
        <w:t xml:space="preserve">clause </w:t>
      </w:r>
      <w:r w:rsidR="006F026A">
        <w:fldChar w:fldCharType="begin"/>
      </w:r>
      <w:r w:rsidR="006F026A">
        <w:instrText xml:space="preserve"> REF _Ref125091720 \r \h </w:instrText>
      </w:r>
      <w:r w:rsidR="006F026A">
        <w:fldChar w:fldCharType="separate"/>
      </w:r>
      <w:r w:rsidR="00326A62">
        <w:t>6.2.3.3</w:t>
      </w:r>
      <w:r w:rsidR="006F026A">
        <w:fldChar w:fldCharType="end"/>
      </w:r>
      <w:r>
        <w:t xml:space="preserve"> refers to Contractor-owned Stock Items that need to </w:t>
      </w:r>
      <w:r w:rsidR="008B44D1">
        <w:t xml:space="preserve">be </w:t>
      </w:r>
      <w:r>
        <w:t xml:space="preserve">distributed </w:t>
      </w:r>
      <w:r w:rsidR="00A54079">
        <w:t xml:space="preserve">through the </w:t>
      </w:r>
      <w:r>
        <w:t>Defence</w:t>
      </w:r>
      <w:r w:rsidR="00A54079">
        <w:t xml:space="preserve"> Supply Chain</w:t>
      </w:r>
      <w:r>
        <w:t xml:space="preserve">, even if only on occasion (eg, </w:t>
      </w:r>
      <w:r w:rsidR="005B41CA">
        <w:t xml:space="preserve">to support </w:t>
      </w:r>
      <w:r>
        <w:t xml:space="preserve">a Contingency).  </w:t>
      </w:r>
      <w:r w:rsidR="00A54079">
        <w:t>If</w:t>
      </w:r>
      <w:r>
        <w:t xml:space="preserve"> Contractor-owned Stock Items </w:t>
      </w:r>
      <w:r w:rsidR="00A54079">
        <w:t xml:space="preserve">will not </w:t>
      </w:r>
      <w:r>
        <w:t>need to move through the Defence Supply Chain</w:t>
      </w:r>
      <w:r w:rsidR="00A54079">
        <w:t xml:space="preserve">, the option </w:t>
      </w:r>
      <w:r w:rsidR="00FC71E2">
        <w:t xml:space="preserve">may </w:t>
      </w:r>
      <w:r w:rsidR="005B41CA">
        <w:t>be deleted.</w:t>
      </w:r>
    </w:p>
    <w:p w14:paraId="0917833D" w14:textId="66926832" w:rsidR="004042CC" w:rsidRDefault="004042CC" w:rsidP="000A3849">
      <w:pPr>
        <w:pStyle w:val="GuideText-ASDEFCON"/>
      </w:pPr>
      <w:r>
        <w:t xml:space="preserve">The final clauses for Codification </w:t>
      </w:r>
      <w:r w:rsidR="007C233B">
        <w:t>address any</w:t>
      </w:r>
      <w:r>
        <w:t xml:space="preserve"> Technical Data that </w:t>
      </w:r>
      <w:r w:rsidR="007C233B">
        <w:t>is</w:t>
      </w:r>
      <w:r>
        <w:t xml:space="preserve"> sensitive to the item</w:t>
      </w:r>
      <w:r w:rsidR="00427E92">
        <w:t>’s</w:t>
      </w:r>
      <w:r>
        <w:t xml:space="preserve"> manufacturer</w:t>
      </w:r>
      <w:r w:rsidR="00154C0B">
        <w:t xml:space="preserve"> (Contractor</w:t>
      </w:r>
      <w:r w:rsidR="00427E92">
        <w:t>,</w:t>
      </w:r>
      <w:r w:rsidR="00154C0B">
        <w:t xml:space="preserve"> </w:t>
      </w:r>
      <w:r w:rsidR="00F74995">
        <w:t xml:space="preserve">Subcontractor </w:t>
      </w:r>
      <w:r w:rsidR="00154C0B">
        <w:t>/ supplier)</w:t>
      </w:r>
      <w:r>
        <w:t>.</w:t>
      </w:r>
      <w:r w:rsidR="00577FAC">
        <w:t xml:space="preserve">  If </w:t>
      </w:r>
      <w:r w:rsidR="007C233B">
        <w:t>Technical Data is only provided as part of Codification Data then it will be retained by the NCB</w:t>
      </w:r>
      <w:r w:rsidR="005227E5">
        <w:t xml:space="preserve"> </w:t>
      </w:r>
      <w:r w:rsidR="007C233B">
        <w:t>(and other NCBs</w:t>
      </w:r>
      <w:r w:rsidR="005227E5">
        <w:t xml:space="preserve"> internationally</w:t>
      </w:r>
      <w:r w:rsidR="007C233B">
        <w:t>) for Codification management purposes</w:t>
      </w:r>
      <w:r w:rsidR="002D1908">
        <w:t xml:space="preserve"> only,</w:t>
      </w:r>
      <w:r w:rsidR="007C233B">
        <w:t xml:space="preserve"> and the Use and Sublicensing provisions of COC clause 5 </w:t>
      </w:r>
      <w:r w:rsidR="002D1908">
        <w:t xml:space="preserve">will </w:t>
      </w:r>
      <w:r w:rsidR="007C233B">
        <w:t>not apply.  If the same Technical Data is</w:t>
      </w:r>
      <w:r w:rsidR="00FC71E2">
        <w:t xml:space="preserve"> also</w:t>
      </w:r>
      <w:r w:rsidR="007C233B">
        <w:t xml:space="preserve"> provided for another purpose (eg, </w:t>
      </w:r>
      <w:r w:rsidR="002D1908">
        <w:t>with</w:t>
      </w:r>
      <w:r w:rsidR="007C233B">
        <w:t>in a Maintenance Manual) then COC clause 5 appl</w:t>
      </w:r>
      <w:r w:rsidR="00FC71E2">
        <w:t>ies</w:t>
      </w:r>
      <w:r w:rsidR="007C233B">
        <w:t xml:space="preserve"> to that part of the Technical Data / Codification Data.</w:t>
      </w:r>
    </w:p>
    <w:p w14:paraId="5A195D12" w14:textId="77777777" w:rsidR="00154C0B" w:rsidRDefault="00154C0B" w:rsidP="00154C0B">
      <w:pPr>
        <w:pStyle w:val="GuideText-ASDEFCON"/>
      </w:pPr>
      <w:r>
        <w:t>Payment methods for Codification may vary.  Codification is unlikely to be a regular (Recurring Services) activity but it could be a Task-Priced Service or included as part of a larger S&amp;Q Service for a modification program.  In any case, a price for ‘Codification per line item’ is typically an ‘item for which specific prices are required’ in the tender response (refer to the Support Pricing Workbook).</w:t>
      </w:r>
    </w:p>
    <w:p w14:paraId="186F2FE4" w14:textId="1E1D1AD3" w:rsidR="00B34CA3" w:rsidRDefault="008B44D1" w:rsidP="000A3849">
      <w:pPr>
        <w:pStyle w:val="GuideText-ASDEFCON"/>
      </w:pPr>
      <w:r>
        <w:t>The National Codification Bureau should be consulted for further advice</w:t>
      </w:r>
      <w:r w:rsidR="00324AE5">
        <w:t xml:space="preserve"> via email at: </w:t>
      </w:r>
      <w:hyperlink r:id="rId9" w:history="1">
        <w:r w:rsidR="00324AE5" w:rsidRPr="00BC33A6">
          <w:rPr>
            <w:rStyle w:val="Hyperlink"/>
          </w:rPr>
          <w:t>ncb.helpdesk@defence.gov.au</w:t>
        </w:r>
      </w:hyperlink>
      <w:r>
        <w:t>.</w:t>
      </w:r>
    </w:p>
    <w:p w14:paraId="7C8CF02D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Related Clauses/Documents</w:t>
      </w:r>
      <w:r>
        <w:t>:</w:t>
      </w:r>
    </w:p>
    <w:p w14:paraId="45E6F0F3" w14:textId="77777777" w:rsidR="00B34CA3" w:rsidRDefault="00A85A33" w:rsidP="000A3849">
      <w:pPr>
        <w:pStyle w:val="GuideText-ASDEFCON"/>
      </w:pPr>
      <w:r>
        <w:t xml:space="preserve">Draft </w:t>
      </w:r>
      <w:r w:rsidR="00C06255">
        <w:t xml:space="preserve">SOW clause 7, </w:t>
      </w:r>
      <w:r w:rsidR="00B34CA3">
        <w:t>Supply Support</w:t>
      </w:r>
    </w:p>
    <w:p w14:paraId="47B664D5" w14:textId="6D2F215D" w:rsidR="00B34CA3" w:rsidRDefault="00C06255" w:rsidP="000A3849">
      <w:pPr>
        <w:pStyle w:val="GuideText-ASDEFCON"/>
      </w:pPr>
      <w:r>
        <w:t xml:space="preserve">DSD-SUP-SERV, </w:t>
      </w:r>
      <w:r w:rsidR="00B34CA3">
        <w:t>Routine Supply Services</w:t>
      </w:r>
    </w:p>
    <w:p w14:paraId="441FCFC4" w14:textId="0C669441" w:rsidR="00154C0B" w:rsidRDefault="00154C0B" w:rsidP="000A3849">
      <w:pPr>
        <w:pStyle w:val="GuideText-ASDEFCON"/>
      </w:pPr>
      <w:r>
        <w:t>TDR D</w:t>
      </w:r>
      <w:r w:rsidR="0052664E">
        <w:t xml:space="preserve"> and the Support Pricing Workbook</w:t>
      </w:r>
      <w:r>
        <w:t>, Items for which Specific Prices are Required</w:t>
      </w:r>
    </w:p>
    <w:p w14:paraId="3B470EF4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Optional Clauses</w:t>
      </w:r>
      <w:r>
        <w:t>:</w:t>
      </w:r>
      <w:r>
        <w:tab/>
        <w:t>None</w:t>
      </w:r>
    </w:p>
    <w:p w14:paraId="30157CBC" w14:textId="1968095D" w:rsidR="00B34CA3" w:rsidRDefault="00914C4E" w:rsidP="009D0776">
      <w:pPr>
        <w:pStyle w:val="GuideLV3Head-ASDEFCON"/>
      </w:pPr>
      <w:r>
        <w:fldChar w:fldCharType="begin"/>
      </w:r>
      <w:r>
        <w:instrText xml:space="preserve"> REF _Ref232671996 \r \h </w:instrText>
      </w:r>
      <w:r w:rsidR="00393579">
        <w:instrText xml:space="preserve"> \* MERGEFORMAT </w:instrText>
      </w:r>
      <w:r>
        <w:fldChar w:fldCharType="separate"/>
      </w:r>
      <w:r w:rsidR="00326A62">
        <w:t>6.2.4</w:t>
      </w:r>
      <w:r>
        <w:fldChar w:fldCharType="end"/>
      </w:r>
      <w:r>
        <w:tab/>
      </w:r>
      <w:r w:rsidR="00B34CA3">
        <w:t>Cataloguing</w:t>
      </w:r>
    </w:p>
    <w:p w14:paraId="435F06D2" w14:textId="77777777" w:rsidR="00B34CA3" w:rsidRDefault="00B34CA3" w:rsidP="000A3849">
      <w:pPr>
        <w:pStyle w:val="GuideMarginHead-ASDEFCON"/>
      </w:pPr>
      <w:r w:rsidRPr="00D0692F">
        <w:rPr>
          <w:u w:val="single"/>
        </w:rPr>
        <w:t>Status</w:t>
      </w:r>
      <w:r>
        <w:rPr>
          <w:rStyle w:val="MarginheadingChar"/>
        </w:rPr>
        <w:t>:</w:t>
      </w:r>
      <w:r>
        <w:tab/>
        <w:t>Optional</w:t>
      </w:r>
    </w:p>
    <w:p w14:paraId="2F958DEB" w14:textId="0696CD0C" w:rsidR="00B34CA3" w:rsidRDefault="00B34CA3" w:rsidP="000A3849">
      <w:pPr>
        <w:pStyle w:val="GuideMarginHead-ASDEFCON"/>
      </w:pPr>
      <w:r w:rsidRPr="00D0692F">
        <w:rPr>
          <w:u w:val="single"/>
        </w:rPr>
        <w:t>Purpose</w:t>
      </w:r>
      <w:r>
        <w:rPr>
          <w:rStyle w:val="MarginheadingChar"/>
        </w:rPr>
        <w:t>:</w:t>
      </w:r>
      <w:r>
        <w:tab/>
        <w:t>Placement of Codified equipment on to the Defence Supply System.</w:t>
      </w:r>
    </w:p>
    <w:p w14:paraId="17722BDE" w14:textId="19B44492" w:rsidR="00834B0C" w:rsidRDefault="00B34CA3" w:rsidP="000A3849">
      <w:pPr>
        <w:pStyle w:val="GuideMarginHead-ASDEFCON"/>
      </w:pPr>
      <w:r w:rsidRPr="00D0692F">
        <w:rPr>
          <w:u w:val="single"/>
        </w:rPr>
        <w:t>Policy</w:t>
      </w:r>
      <w:r>
        <w:rPr>
          <w:rStyle w:val="MarginheadingChar"/>
        </w:rPr>
        <w:t>:</w:t>
      </w:r>
      <w:r>
        <w:tab/>
      </w:r>
      <w:r w:rsidR="00671D5A">
        <w:t xml:space="preserve">PSM Chapter 17, </w:t>
      </w:r>
      <w:r w:rsidR="00671D5A" w:rsidRPr="00A90C1C">
        <w:rPr>
          <w:i/>
        </w:rPr>
        <w:t>Catalogue Support Processes</w:t>
      </w:r>
    </w:p>
    <w:p w14:paraId="12099FAB" w14:textId="6C00CAC2" w:rsidR="00B34CA3" w:rsidRDefault="00671D5A" w:rsidP="000A3849">
      <w:pPr>
        <w:pStyle w:val="GuideText-ASDEFCON"/>
      </w:pPr>
      <w:r>
        <w:t>PSM</w:t>
      </w:r>
      <w:r w:rsidR="00BE10AC">
        <w:t xml:space="preserve"> Chapter </w:t>
      </w:r>
      <w:r w:rsidR="00483F7D">
        <w:t xml:space="preserve">4, </w:t>
      </w:r>
      <w:r w:rsidR="00483F7D" w:rsidRPr="000A3849">
        <w:rPr>
          <w:i/>
        </w:rPr>
        <w:t>Supply Aspects of Contractor Owned Spares</w:t>
      </w:r>
    </w:p>
    <w:p w14:paraId="163F298E" w14:textId="635800D5" w:rsidR="00291121" w:rsidRDefault="00B34CA3" w:rsidP="000A3849">
      <w:pPr>
        <w:pStyle w:val="GuideMarginHead-ASDEFCON"/>
      </w:pPr>
      <w:r w:rsidRPr="00D0692F">
        <w:rPr>
          <w:u w:val="single"/>
        </w:rPr>
        <w:t>Guidance</w:t>
      </w:r>
      <w:r>
        <w:t>:</w:t>
      </w:r>
      <w:r>
        <w:tab/>
      </w:r>
      <w:r w:rsidR="00664503">
        <w:t>C</w:t>
      </w:r>
      <w:r w:rsidR="00B640AC">
        <w:t>ataloguing</w:t>
      </w:r>
      <w:r w:rsidR="00664503">
        <w:t xml:space="preserve"> is t</w:t>
      </w:r>
      <w:r>
        <w:t>he act of recording and promulgating selected management data relating to items of supply in</w:t>
      </w:r>
      <w:r w:rsidR="00A90781">
        <w:t>to</w:t>
      </w:r>
      <w:r>
        <w:t xml:space="preserve"> the catalogues of </w:t>
      </w:r>
      <w:r w:rsidR="00A90781">
        <w:t>inventory management</w:t>
      </w:r>
      <w:r>
        <w:t xml:space="preserve"> systems.  </w:t>
      </w:r>
      <w:r w:rsidR="00291121">
        <w:t xml:space="preserve">If </w:t>
      </w:r>
      <w:r w:rsidR="00664503">
        <w:t>C</w:t>
      </w:r>
      <w:r w:rsidR="00291121">
        <w:t>ataloguing Services are not required</w:t>
      </w:r>
      <w:r w:rsidR="002D1908">
        <w:t>,</w:t>
      </w:r>
      <w:r w:rsidR="00291121">
        <w:t xml:space="preserve"> and will </w:t>
      </w:r>
      <w:r w:rsidR="002D1908">
        <w:t xml:space="preserve">instead </w:t>
      </w:r>
      <w:r w:rsidR="00291121">
        <w:t>be performed by the SPO or an Associated Party, then clause</w:t>
      </w:r>
      <w:r w:rsidR="00040A29">
        <w:t>s</w:t>
      </w:r>
      <w:r w:rsidR="00291121">
        <w:t xml:space="preserve"> under the heading clause </w:t>
      </w:r>
      <w:r w:rsidR="00291121">
        <w:fldChar w:fldCharType="begin"/>
      </w:r>
      <w:r w:rsidR="00291121">
        <w:instrText xml:space="preserve"> REF _Ref232671996 \r \h </w:instrText>
      </w:r>
      <w:r w:rsidR="00291121">
        <w:fldChar w:fldCharType="separate"/>
      </w:r>
      <w:r w:rsidR="00326A62">
        <w:t>6.2.4</w:t>
      </w:r>
      <w:r w:rsidR="00291121">
        <w:fldChar w:fldCharType="end"/>
      </w:r>
      <w:r w:rsidR="00291121">
        <w:t xml:space="preserve"> can be </w:t>
      </w:r>
      <w:r w:rsidR="007923CE">
        <w:t xml:space="preserve">deleted and the heading annotated </w:t>
      </w:r>
      <w:r w:rsidR="00291121">
        <w:t>with ‘Not used’.</w:t>
      </w:r>
    </w:p>
    <w:p w14:paraId="1029FC8A" w14:textId="1C1B5410" w:rsidR="00291121" w:rsidRDefault="00CE30AC" w:rsidP="000A3849">
      <w:pPr>
        <w:pStyle w:val="GuideText-ASDEFCON"/>
      </w:pPr>
      <w:r>
        <w:t xml:space="preserve">Maintenance of </w:t>
      </w:r>
      <w:r w:rsidR="007F31B7">
        <w:t>master data for a catalogue</w:t>
      </w:r>
      <w:r>
        <w:t xml:space="preserve"> is </w:t>
      </w:r>
      <w:r w:rsidR="007F31B7">
        <w:t xml:space="preserve">generally </w:t>
      </w:r>
      <w:r>
        <w:t xml:space="preserve">the responsibility of </w:t>
      </w:r>
      <w:r w:rsidR="007F31B7">
        <w:t xml:space="preserve">a </w:t>
      </w:r>
      <w:r>
        <w:t xml:space="preserve">Designated Logistics Manager and may be </w:t>
      </w:r>
      <w:r w:rsidR="007F31B7">
        <w:t>delegated to</w:t>
      </w:r>
      <w:r>
        <w:t xml:space="preserve"> SPO </w:t>
      </w:r>
      <w:r w:rsidR="00291121">
        <w:t xml:space="preserve">staff </w:t>
      </w:r>
      <w:r>
        <w:t xml:space="preserve">or </w:t>
      </w:r>
      <w:r w:rsidR="00291121">
        <w:t>a</w:t>
      </w:r>
      <w:r w:rsidR="00D45FB0">
        <w:t xml:space="preserve"> </w:t>
      </w:r>
      <w:r w:rsidR="007F31B7">
        <w:t xml:space="preserve">contractor. </w:t>
      </w:r>
      <w:r w:rsidR="00291121">
        <w:t xml:space="preserve"> </w:t>
      </w:r>
      <w:r w:rsidR="007F31B7">
        <w:t xml:space="preserve">Within </w:t>
      </w:r>
      <w:r w:rsidR="00EE2626">
        <w:t xml:space="preserve">the </w:t>
      </w:r>
      <w:r w:rsidR="007F31B7">
        <w:t xml:space="preserve">ERP ‘master </w:t>
      </w:r>
      <w:r w:rsidR="00D20029">
        <w:t>data management’ work</w:t>
      </w:r>
      <w:r w:rsidR="002D1908">
        <w:t xml:space="preserve"> </w:t>
      </w:r>
      <w:r w:rsidR="00D20029">
        <w:t>stream, for SCM master data</w:t>
      </w:r>
      <w:r w:rsidR="00E91846">
        <w:t>,</w:t>
      </w:r>
      <w:r w:rsidR="007F31B7">
        <w:t xml:space="preserve"> </w:t>
      </w:r>
      <w:r w:rsidR="00E91846">
        <w:t xml:space="preserve">‘govern materiel </w:t>
      </w:r>
      <w:r w:rsidR="007F31B7">
        <w:t>master data</w:t>
      </w:r>
      <w:r w:rsidR="00E91846">
        <w:t>’</w:t>
      </w:r>
      <w:r w:rsidR="007F31B7">
        <w:t xml:space="preserve"> </w:t>
      </w:r>
      <w:r w:rsidR="00E91846">
        <w:t>processes</w:t>
      </w:r>
      <w:r w:rsidR="00615400">
        <w:t xml:space="preserve"> address the creation and change of material master data</w:t>
      </w:r>
      <w:r w:rsidR="00E91846">
        <w:t>, including the upload of NSN data from MC CAT</w:t>
      </w:r>
      <w:r w:rsidR="00615400">
        <w:t xml:space="preserve">.  Depending on whether </w:t>
      </w:r>
      <w:r w:rsidR="00291121">
        <w:t xml:space="preserve">or not </w:t>
      </w:r>
      <w:r w:rsidR="00615400">
        <w:t xml:space="preserve">the Contractor will </w:t>
      </w:r>
      <w:r w:rsidR="00291121">
        <w:t xml:space="preserve">have access to </w:t>
      </w:r>
      <w:r w:rsidR="00E91846">
        <w:t xml:space="preserve">these </w:t>
      </w:r>
      <w:r w:rsidR="00615400">
        <w:t>functions in ERP</w:t>
      </w:r>
      <w:r w:rsidR="00A85A33">
        <w:t>,</w:t>
      </w:r>
      <w:r>
        <w:t xml:space="preserve"> there are two options for</w:t>
      </w:r>
      <w:r w:rsidR="00834B0C">
        <w:t xml:space="preserve"> clause </w:t>
      </w:r>
      <w:r w:rsidR="00834B0C">
        <w:fldChar w:fldCharType="begin"/>
      </w:r>
      <w:r w:rsidR="00834B0C">
        <w:instrText xml:space="preserve"> REF _Ref232671996 \r \h </w:instrText>
      </w:r>
      <w:r w:rsidR="00834B0C">
        <w:fldChar w:fldCharType="separate"/>
      </w:r>
      <w:r w:rsidR="00326A62">
        <w:t>6.2.4</w:t>
      </w:r>
      <w:r w:rsidR="00834B0C">
        <w:fldChar w:fldCharType="end"/>
      </w:r>
      <w:r>
        <w:t>.</w:t>
      </w:r>
    </w:p>
    <w:p w14:paraId="36E279BA" w14:textId="02753F2F" w:rsidR="00756EC7" w:rsidRDefault="00A85A33" w:rsidP="00615400">
      <w:pPr>
        <w:pStyle w:val="GuideText-ASDEFCON"/>
      </w:pPr>
      <w:r>
        <w:t>O</w:t>
      </w:r>
      <w:r w:rsidR="00CE30AC">
        <w:t xml:space="preserve">ption </w:t>
      </w:r>
      <w:r>
        <w:t xml:space="preserve">A </w:t>
      </w:r>
      <w:r w:rsidR="00834B0C">
        <w:t>requires the Contractor to provide data to enable</w:t>
      </w:r>
      <w:r w:rsidR="00D45FB0">
        <w:t xml:space="preserve"> the</w:t>
      </w:r>
      <w:r w:rsidR="00834B0C">
        <w:t xml:space="preserve"> </w:t>
      </w:r>
      <w:r w:rsidR="00664503">
        <w:t>Cataloguing</w:t>
      </w:r>
      <w:r w:rsidR="00834B0C">
        <w:t xml:space="preserve"> </w:t>
      </w:r>
      <w:r w:rsidR="00D45FB0">
        <w:t xml:space="preserve">activity </w:t>
      </w:r>
      <w:r w:rsidR="00834B0C">
        <w:t xml:space="preserve">to </w:t>
      </w:r>
      <w:r>
        <w:t>be performed</w:t>
      </w:r>
      <w:r w:rsidR="00CE30AC">
        <w:t xml:space="preserve"> by SPO personnel</w:t>
      </w:r>
      <w:r w:rsidR="000C3B69">
        <w:t>, or an Associated Party</w:t>
      </w:r>
      <w:r w:rsidR="00834B0C">
        <w:t>.</w:t>
      </w:r>
    </w:p>
    <w:p w14:paraId="308228F7" w14:textId="0783A295" w:rsidR="00834B0C" w:rsidRDefault="00CE30AC" w:rsidP="000A3849">
      <w:pPr>
        <w:pStyle w:val="GuideText-ASDEFCON"/>
      </w:pPr>
      <w:r>
        <w:t xml:space="preserve">Option </w:t>
      </w:r>
      <w:r w:rsidR="00A85A33">
        <w:t>B</w:t>
      </w:r>
      <w:r>
        <w:t xml:space="preserve"> requires the </w:t>
      </w:r>
      <w:r w:rsidR="00A85A33">
        <w:t>C</w:t>
      </w:r>
      <w:r>
        <w:t xml:space="preserve">ontractor to manage this data within </w:t>
      </w:r>
      <w:r w:rsidR="00615400">
        <w:t>ERP</w:t>
      </w:r>
      <w:r>
        <w:t>.</w:t>
      </w:r>
      <w:r w:rsidR="00834B0C">
        <w:t xml:space="preserve"> </w:t>
      </w:r>
      <w:r w:rsidR="002B65C1">
        <w:t xml:space="preserve"> </w:t>
      </w:r>
      <w:r w:rsidR="00F05E3B">
        <w:t xml:space="preserve">This clause can only be used if </w:t>
      </w:r>
      <w:r w:rsidR="00F05E3B" w:rsidRPr="00D20029">
        <w:t>DSD-SUP-</w:t>
      </w:r>
      <w:r w:rsidR="00615400" w:rsidRPr="00D20029">
        <w:t>DE</w:t>
      </w:r>
      <w:r w:rsidR="00D20029">
        <w:t>SCM</w:t>
      </w:r>
      <w:r w:rsidR="00615400">
        <w:t xml:space="preserve"> </w:t>
      </w:r>
      <w:r w:rsidR="00F05E3B">
        <w:t>is included in the draft Contract.</w:t>
      </w:r>
    </w:p>
    <w:p w14:paraId="0C6A5BFB" w14:textId="5F74B6C3" w:rsidR="005B41CA" w:rsidRDefault="00D45FB0" w:rsidP="000A3849">
      <w:pPr>
        <w:pStyle w:val="GuideText-ASDEFCON"/>
      </w:pPr>
      <w:r>
        <w:t xml:space="preserve">The </w:t>
      </w:r>
      <w:r w:rsidR="00324AE5">
        <w:t xml:space="preserve">Materiel Logistics </w:t>
      </w:r>
      <w:r w:rsidR="00A529FC">
        <w:t xml:space="preserve">Function </w:t>
      </w:r>
      <w:r>
        <w:t>should be consulted for further advice</w:t>
      </w:r>
      <w:r w:rsidR="003D6D3F">
        <w:t xml:space="preserve"> via email at: </w:t>
      </w:r>
      <w:r w:rsidR="00615400" w:rsidRPr="00615400">
        <w:t xml:space="preserve"> </w:t>
      </w:r>
      <w:hyperlink r:id="rId10" w:history="1">
        <w:r w:rsidR="00E91846" w:rsidRPr="007D08BC">
          <w:rPr>
            <w:rStyle w:val="Hyperlink"/>
          </w:rPr>
          <w:t>ask.ml@defence.gov.au</w:t>
        </w:r>
      </w:hyperlink>
      <w:r w:rsidR="00E91846">
        <w:t xml:space="preserve"> </w:t>
      </w:r>
    </w:p>
    <w:p w14:paraId="67577443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Related Clauses/Documents</w:t>
      </w:r>
      <w:r>
        <w:t>:</w:t>
      </w:r>
    </w:p>
    <w:p w14:paraId="21142481" w14:textId="77777777" w:rsidR="00B34CA3" w:rsidRDefault="003260C3" w:rsidP="000A3849">
      <w:pPr>
        <w:pStyle w:val="GuideText-ASDEFCON"/>
      </w:pPr>
      <w:r>
        <w:t xml:space="preserve">Draft </w:t>
      </w:r>
      <w:r w:rsidR="00C06255">
        <w:t xml:space="preserve">SOW clause 7, </w:t>
      </w:r>
      <w:r w:rsidR="00B34CA3">
        <w:t>Supply Support</w:t>
      </w:r>
    </w:p>
    <w:p w14:paraId="1CC92D80" w14:textId="77777777" w:rsidR="00B34CA3" w:rsidRDefault="00C06255" w:rsidP="000A3849">
      <w:pPr>
        <w:pStyle w:val="GuideText-ASDEFCON"/>
      </w:pPr>
      <w:r>
        <w:t xml:space="preserve">DSD-SUP-SERV, </w:t>
      </w:r>
      <w:r w:rsidR="00B34CA3">
        <w:t>Routine Supply Services</w:t>
      </w:r>
    </w:p>
    <w:p w14:paraId="6CE349A9" w14:textId="77777777" w:rsidR="00B34CA3" w:rsidRDefault="00B34CA3" w:rsidP="000A3849">
      <w:pPr>
        <w:pStyle w:val="GuideMarginHead-ASDEFCON"/>
      </w:pPr>
      <w:r w:rsidRPr="000A3849">
        <w:rPr>
          <w:u w:val="single"/>
        </w:rPr>
        <w:t>Optional Clauses</w:t>
      </w:r>
      <w:r>
        <w:t>:</w:t>
      </w:r>
      <w:r>
        <w:tab/>
        <w:t>None</w:t>
      </w:r>
    </w:p>
    <w:p w14:paraId="668DC124" w14:textId="77777777" w:rsidR="00B34CA3" w:rsidRDefault="00B34CA3" w:rsidP="002F07D3">
      <w:pPr>
        <w:rPr>
          <w:b/>
          <w:caps/>
          <w:sz w:val="28"/>
        </w:rPr>
        <w:sectPr w:rsidR="00B34CA3" w:rsidSect="00BB2BA4"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418" w:header="567" w:footer="283" w:gutter="0"/>
          <w:pgNumType w:fmt="lowerRoman" w:start="1"/>
          <w:cols w:space="720"/>
          <w:docGrid w:linePitch="272"/>
        </w:sectPr>
      </w:pPr>
    </w:p>
    <w:p w14:paraId="67377FE1" w14:textId="77777777" w:rsidR="00B34CA3" w:rsidRDefault="00B34CA3" w:rsidP="000A3849">
      <w:pPr>
        <w:pStyle w:val="ASDEFCONTitle"/>
      </w:pPr>
      <w:r>
        <w:t>Detailed Service Description</w:t>
      </w:r>
    </w:p>
    <w:p w14:paraId="5731D9F7" w14:textId="05AF8793" w:rsidR="00B34CA3" w:rsidRDefault="00B34CA3" w:rsidP="00F67A58">
      <w:pPr>
        <w:pStyle w:val="SOWHL1-ASDEFCON"/>
      </w:pPr>
      <w:r>
        <w:t>DSD NUMBER:</w:t>
      </w:r>
      <w:r>
        <w:tab/>
      </w:r>
      <w:r w:rsidR="005F73BF">
        <w:fldChar w:fldCharType="begin"/>
      </w:r>
      <w:r w:rsidR="005F73BF">
        <w:instrText xml:space="preserve"> DOCPROPERTY  Title  \* MERGEFORMAT </w:instrText>
      </w:r>
      <w:r w:rsidR="005F73BF">
        <w:fldChar w:fldCharType="separate"/>
      </w:r>
      <w:r w:rsidR="00326A62">
        <w:t>DSD-SUP-SACC</w:t>
      </w:r>
      <w:r w:rsidR="005F73BF">
        <w:fldChar w:fldCharType="end"/>
      </w:r>
      <w:r w:rsidR="00D0692F">
        <w:t>-</w:t>
      </w:r>
      <w:r w:rsidR="005F73BF">
        <w:fldChar w:fldCharType="begin"/>
      </w:r>
      <w:r w:rsidR="005F73BF">
        <w:instrText xml:space="preserve"> DOCPROPERTY Version </w:instrText>
      </w:r>
      <w:r w:rsidR="005F73BF">
        <w:fldChar w:fldCharType="separate"/>
      </w:r>
      <w:r w:rsidR="00326A62">
        <w:t>V5.3</w:t>
      </w:r>
      <w:r w:rsidR="005F73BF">
        <w:fldChar w:fldCharType="end"/>
      </w:r>
    </w:p>
    <w:p w14:paraId="2E83C2E8" w14:textId="77777777" w:rsidR="00B34CA3" w:rsidRDefault="00B34CA3" w:rsidP="000A3849">
      <w:pPr>
        <w:pStyle w:val="SOWHL1-ASDEFCON"/>
      </w:pPr>
      <w:bookmarkStart w:id="4" w:name="_Toc515805637"/>
      <w:r>
        <w:t>TITLE:</w:t>
      </w:r>
      <w:r>
        <w:tab/>
      </w:r>
      <w:bookmarkEnd w:id="4"/>
      <w:r>
        <w:t>STOCK AssessMENT, CodifICATION and CataloguING</w:t>
      </w:r>
      <w:r w:rsidR="00D27DEA">
        <w:t xml:space="preserve"> SERVICES</w:t>
      </w:r>
    </w:p>
    <w:p w14:paraId="0FD90085" w14:textId="77777777" w:rsidR="00B34CA3" w:rsidRPr="00515B83" w:rsidRDefault="00515B83" w:rsidP="000A3849">
      <w:pPr>
        <w:pStyle w:val="SOWHL1-ASDEFCON"/>
      </w:pPr>
      <w:bookmarkStart w:id="5" w:name="_Toc515805639"/>
      <w:bookmarkStart w:id="6" w:name="_Ref423956782"/>
      <w:bookmarkStart w:id="7" w:name="_Ref423956929"/>
      <w:r w:rsidRPr="00515B83">
        <w:t>DESCRIPTION AND INTENDED USE</w:t>
      </w:r>
      <w:bookmarkEnd w:id="5"/>
      <w:bookmarkEnd w:id="6"/>
      <w:bookmarkEnd w:id="7"/>
    </w:p>
    <w:p w14:paraId="12F5B7AD" w14:textId="273FDF40" w:rsidR="00B34CA3" w:rsidRDefault="00B34CA3" w:rsidP="00F67A58">
      <w:pPr>
        <w:pStyle w:val="NoteToDrafters-ASDEFCON"/>
      </w:pPr>
      <w:r>
        <w:t>Note to drafters:  Amend this clause to accord with the other requirements of the Contract.</w:t>
      </w:r>
      <w:r w:rsidR="00671027">
        <w:t xml:space="preserve">  Do not automatically delete ‘Contractor-owned Stock Items’ </w:t>
      </w:r>
      <w:r w:rsidR="00D25F5B">
        <w:t xml:space="preserve">as </w:t>
      </w:r>
      <w:r w:rsidR="00671027">
        <w:t xml:space="preserve">it may be important to have visibility </w:t>
      </w:r>
      <w:r w:rsidR="00D25F5B">
        <w:t>of</w:t>
      </w:r>
      <w:r w:rsidR="00671027">
        <w:t xml:space="preserve"> Contractor-owned Stock Items that need to travel through the Defence Supply Chain.</w:t>
      </w:r>
    </w:p>
    <w:p w14:paraId="779414A7" w14:textId="77777777" w:rsidR="00B34CA3" w:rsidRDefault="00B34CA3" w:rsidP="00F67A58">
      <w:pPr>
        <w:pStyle w:val="SOWTL2-ASDEFCON"/>
      </w:pPr>
      <w:r>
        <w:t>This DSD describes the Stock Assessment Services and the Codification and Cataloguing Services required to be conducted by the Contractor with respect to the following types</w:t>
      </w:r>
      <w:r w:rsidR="00671027">
        <w:t xml:space="preserve"> of Stock Items</w:t>
      </w:r>
      <w:r>
        <w:t>, as applicable:</w:t>
      </w:r>
    </w:p>
    <w:p w14:paraId="06E93C57" w14:textId="77777777" w:rsidR="00B34CA3" w:rsidRDefault="00B34CA3" w:rsidP="00F67A58">
      <w:pPr>
        <w:pStyle w:val="SOWSubL1-ASDEFCON"/>
      </w:pPr>
      <w:r>
        <w:t>Commonwealth-owned Stock</w:t>
      </w:r>
      <w:r w:rsidR="00671027">
        <w:t xml:space="preserve"> Items</w:t>
      </w:r>
      <w:r>
        <w:t>; and</w:t>
      </w:r>
    </w:p>
    <w:p w14:paraId="3CBC77D9" w14:textId="77777777" w:rsidR="00B34CA3" w:rsidRDefault="00B34CA3" w:rsidP="000A3849">
      <w:pPr>
        <w:pStyle w:val="SOWSubL1-ASDEFCON"/>
      </w:pPr>
      <w:r>
        <w:t>Contractor-owned Stock</w:t>
      </w:r>
      <w:r w:rsidR="00671027">
        <w:t xml:space="preserve"> Items</w:t>
      </w:r>
      <w:r>
        <w:t>.</w:t>
      </w:r>
    </w:p>
    <w:p w14:paraId="254E9A0C" w14:textId="77777777" w:rsidR="00B34CA3" w:rsidRDefault="00B34CA3" w:rsidP="00F67A58">
      <w:pPr>
        <w:pStyle w:val="SOWTL2-ASDEFCON"/>
      </w:pPr>
      <w:r>
        <w:t>This DSD is applicable where the Contractor is required to provide:</w:t>
      </w:r>
    </w:p>
    <w:p w14:paraId="53788C82" w14:textId="77777777" w:rsidR="00B34CA3" w:rsidRDefault="00B34CA3" w:rsidP="00D80B23">
      <w:pPr>
        <w:pStyle w:val="SOWSubL1-ASDEFCON"/>
      </w:pPr>
      <w:r>
        <w:t>Engineering Services, such as the development of Engineering Change Proposals (ECPs);</w:t>
      </w:r>
    </w:p>
    <w:p w14:paraId="52B34260" w14:textId="77777777" w:rsidR="00B34CA3" w:rsidRDefault="00B34CA3" w:rsidP="000A3849">
      <w:pPr>
        <w:pStyle w:val="SOWSubL1-ASDEFCON"/>
      </w:pPr>
      <w:r>
        <w:t xml:space="preserve">Supportability Analysis Services, such as the assessment of the implications </w:t>
      </w:r>
      <w:r w:rsidR="00671027">
        <w:t xml:space="preserve">for Stock Items </w:t>
      </w:r>
      <w:r>
        <w:t>arising from changes to:</w:t>
      </w:r>
    </w:p>
    <w:p w14:paraId="42062CF9" w14:textId="77777777" w:rsidR="00B34CA3" w:rsidRDefault="00B34CA3" w:rsidP="00F67A58">
      <w:pPr>
        <w:pStyle w:val="SOWSubL2-ASDEFCON"/>
      </w:pPr>
      <w:r>
        <w:t>those equipment design characteristics that provide inputs to the Stock Assessment process (</w:t>
      </w:r>
      <w:r w:rsidR="007E57B9">
        <w:t>eg,</w:t>
      </w:r>
      <w:r>
        <w:t xml:space="preserve"> MTBF);</w:t>
      </w:r>
    </w:p>
    <w:p w14:paraId="01F82CF8" w14:textId="12C1CCE7" w:rsidR="00B34CA3" w:rsidRDefault="00B34CA3" w:rsidP="000A3849">
      <w:pPr>
        <w:pStyle w:val="SOWSubL2-ASDEFCON"/>
      </w:pPr>
      <w:r>
        <w:t>those Support System design characteristics that provide inputs to the Stock Assessment process (</w:t>
      </w:r>
      <w:r w:rsidR="007E57B9">
        <w:t>eg,</w:t>
      </w:r>
      <w:r>
        <w:t xml:space="preserve"> Turn</w:t>
      </w:r>
      <w:r w:rsidR="00AC7B24">
        <w:t>-</w:t>
      </w:r>
      <w:r>
        <w:t>Around</w:t>
      </w:r>
      <w:r w:rsidR="00AC7B24">
        <w:t>-</w:t>
      </w:r>
      <w:r>
        <w:t xml:space="preserve">Time (TAT) and </w:t>
      </w:r>
      <w:r w:rsidR="00C544B7">
        <w:t xml:space="preserve">supply chain </w:t>
      </w:r>
      <w:r>
        <w:t>delivery time</w:t>
      </w:r>
      <w:r w:rsidR="00C544B7">
        <w:t>s</w:t>
      </w:r>
      <w:r>
        <w:t>); and</w:t>
      </w:r>
    </w:p>
    <w:p w14:paraId="28E1D7C6" w14:textId="77777777" w:rsidR="00B34CA3" w:rsidRDefault="00B34CA3" w:rsidP="000A3849">
      <w:pPr>
        <w:pStyle w:val="SOWSubL2-ASDEFCON"/>
      </w:pPr>
      <w:r>
        <w:t>those operating characteristics that provide inputs to the Stock Assessment process (</w:t>
      </w:r>
      <w:r w:rsidR="007E57B9">
        <w:t>eg,</w:t>
      </w:r>
      <w:r>
        <w:t xml:space="preserve"> duration of deployments and distribution of assets);</w:t>
      </w:r>
    </w:p>
    <w:p w14:paraId="7B1F8AD0" w14:textId="77777777" w:rsidR="00B34CA3" w:rsidRDefault="00B34CA3" w:rsidP="000A3849">
      <w:pPr>
        <w:pStyle w:val="SOWSubL1-ASDEFCON"/>
      </w:pPr>
      <w:r>
        <w:t xml:space="preserve">supporting documentation to assist with </w:t>
      </w:r>
      <w:r w:rsidR="0023414C">
        <w:t xml:space="preserve">assessing </w:t>
      </w:r>
      <w:r>
        <w:t xml:space="preserve">the implications for the Contract resulting from a change to the </w:t>
      </w:r>
      <w:r w:rsidR="00912F78">
        <w:t>Rate</w:t>
      </w:r>
      <w:r w:rsidR="007E57B9">
        <w:t xml:space="preserve"> </w:t>
      </w:r>
      <w:r w:rsidR="00912F78">
        <w:t>of Effort (</w:t>
      </w:r>
      <w:r>
        <w:t>ROE</w:t>
      </w:r>
      <w:r w:rsidR="00912F78">
        <w:t>)</w:t>
      </w:r>
      <w:r>
        <w:t>;</w:t>
      </w:r>
    </w:p>
    <w:p w14:paraId="041D5423" w14:textId="20256F46" w:rsidR="00B34CA3" w:rsidRDefault="00B34CA3" w:rsidP="000A3849">
      <w:pPr>
        <w:pStyle w:val="SOWSubL1-ASDEFCON"/>
      </w:pPr>
      <w:r>
        <w:t xml:space="preserve">justification for any proposed changes to the Working Stockholding Levels (WSLs) or the </w:t>
      </w:r>
      <w:r w:rsidR="002739E8">
        <w:t xml:space="preserve">Reserve Stockholding </w:t>
      </w:r>
      <w:r w:rsidR="005F3FB6">
        <w:t xml:space="preserve">Quantities </w:t>
      </w:r>
      <w:r w:rsidR="002739E8">
        <w:t>(</w:t>
      </w:r>
      <w:r>
        <w:t>RS</w:t>
      </w:r>
      <w:r w:rsidR="005F3FB6">
        <w:t>Q</w:t>
      </w:r>
      <w:r>
        <w:t>s</w:t>
      </w:r>
      <w:r w:rsidR="002739E8">
        <w:t>)</w:t>
      </w:r>
      <w:r>
        <w:t xml:space="preserve"> for RIs;</w:t>
      </w:r>
    </w:p>
    <w:p w14:paraId="74317EE1" w14:textId="572A840E" w:rsidR="00B34CA3" w:rsidRDefault="00B34CA3" w:rsidP="000A3849">
      <w:pPr>
        <w:pStyle w:val="SOWSubL1-ASDEFCON"/>
      </w:pPr>
      <w:r>
        <w:t>justification for any proposed changes to the RS</w:t>
      </w:r>
      <w:r w:rsidR="005F3FB6">
        <w:t>Q</w:t>
      </w:r>
      <w:r>
        <w:t>s for Non-RIs;</w:t>
      </w:r>
    </w:p>
    <w:p w14:paraId="29DD7879" w14:textId="77777777" w:rsidR="00B34CA3" w:rsidRDefault="00B34CA3" w:rsidP="000A3849">
      <w:pPr>
        <w:pStyle w:val="SOWSubL1-ASDEFCON"/>
      </w:pPr>
      <w:r>
        <w:t xml:space="preserve">justification for any proposed changes to </w:t>
      </w:r>
      <w:r w:rsidR="00330856">
        <w:t xml:space="preserve">minimum and </w:t>
      </w:r>
      <w:r w:rsidR="00330856" w:rsidRPr="005C07F7">
        <w:t>maximum Stock Item holding levels</w:t>
      </w:r>
      <w:r>
        <w:t>;</w:t>
      </w:r>
    </w:p>
    <w:p w14:paraId="306381D1" w14:textId="77777777" w:rsidR="00B34CA3" w:rsidRDefault="00B34CA3" w:rsidP="000A3849">
      <w:pPr>
        <w:pStyle w:val="SOWSubL1-ASDEFCON"/>
      </w:pPr>
      <w:r>
        <w:t xml:space="preserve">justification for any proposed changes to the </w:t>
      </w:r>
      <w:r w:rsidR="004E17EB">
        <w:t xml:space="preserve">payments </w:t>
      </w:r>
      <w:r w:rsidR="009C5437">
        <w:t xml:space="preserve">to be </w:t>
      </w:r>
      <w:r w:rsidR="004E17EB">
        <w:t>made under the Contract</w:t>
      </w:r>
      <w:r>
        <w:t xml:space="preserve"> arising from issues</w:t>
      </w:r>
      <w:r w:rsidR="00671027">
        <w:t xml:space="preserve"> relating to Stock Items</w:t>
      </w:r>
      <w:r>
        <w:t>;</w:t>
      </w:r>
    </w:p>
    <w:p w14:paraId="7477E9D1" w14:textId="77777777" w:rsidR="00B34CA3" w:rsidRDefault="00B34CA3" w:rsidP="000A3849">
      <w:pPr>
        <w:pStyle w:val="SOWSubL1-ASDEFCON"/>
      </w:pPr>
      <w:r>
        <w:t>Codification and Cataloguing Services:</w:t>
      </w:r>
    </w:p>
    <w:p w14:paraId="3751EE4A" w14:textId="77777777" w:rsidR="00B34CA3" w:rsidRDefault="00B34CA3" w:rsidP="000A3849">
      <w:pPr>
        <w:pStyle w:val="SOWSubL2-ASDEFCON"/>
      </w:pPr>
      <w:r>
        <w:t xml:space="preserve">for new Stock </w:t>
      </w:r>
      <w:r w:rsidR="00AE06BF">
        <w:t>I</w:t>
      </w:r>
      <w:r>
        <w:t>tems that are neither Codified nor Catalogued; and</w:t>
      </w:r>
    </w:p>
    <w:p w14:paraId="5D2F4DFE" w14:textId="77777777" w:rsidR="00B34CA3" w:rsidRDefault="00B34CA3" w:rsidP="000A3849">
      <w:pPr>
        <w:pStyle w:val="SOWSubL2-ASDEFCON"/>
      </w:pPr>
      <w:r>
        <w:t>to correct errors in, or to make changes to, existing Codification Data; or</w:t>
      </w:r>
    </w:p>
    <w:p w14:paraId="7AD0038E" w14:textId="77777777" w:rsidR="00B34CA3" w:rsidRDefault="00B34CA3" w:rsidP="000A3849">
      <w:pPr>
        <w:pStyle w:val="SOWSubL1-ASDEFCON"/>
      </w:pPr>
      <w:r>
        <w:t>some combination of the Services defined in sub-clauses a to h of this clause.</w:t>
      </w:r>
    </w:p>
    <w:p w14:paraId="46A8DAD6" w14:textId="6F20B324" w:rsidR="00B34CA3" w:rsidRDefault="00B34CA3" w:rsidP="009308BD">
      <w:pPr>
        <w:pStyle w:val="SOWTL2-ASDEFCON"/>
      </w:pPr>
      <w:r>
        <w:t xml:space="preserve">This DSD </w:t>
      </w:r>
      <w:r w:rsidR="005F3FB6">
        <w:t>doe</w:t>
      </w:r>
      <w:r>
        <w:t xml:space="preserve">s not </w:t>
      </w:r>
      <w:r w:rsidR="009308BD">
        <w:t>include</w:t>
      </w:r>
      <w:r w:rsidR="005F3FB6">
        <w:t xml:space="preserve"> Material </w:t>
      </w:r>
      <w:r w:rsidR="003F2C03">
        <w:t xml:space="preserve">Requirements </w:t>
      </w:r>
      <w:r w:rsidR="005F3FB6">
        <w:t xml:space="preserve">Planning </w:t>
      </w:r>
      <w:r w:rsidR="00A072BE">
        <w:t xml:space="preserve">based on </w:t>
      </w:r>
      <w:r w:rsidR="005F3FB6">
        <w:t>historical u</w:t>
      </w:r>
      <w:r w:rsidR="009308BD">
        <w:t>sag</w:t>
      </w:r>
      <w:r w:rsidR="005F3FB6">
        <w:t>e</w:t>
      </w:r>
      <w:r w:rsidR="009308BD">
        <w:t xml:space="preserve"> data</w:t>
      </w:r>
      <w:r>
        <w:t>.</w:t>
      </w:r>
    </w:p>
    <w:p w14:paraId="56E0150A" w14:textId="77777777" w:rsidR="00B34CA3" w:rsidRPr="00515B83" w:rsidRDefault="00515B83" w:rsidP="000A3849">
      <w:pPr>
        <w:pStyle w:val="SOWHL1-ASDEFCON"/>
      </w:pPr>
      <w:bookmarkStart w:id="8" w:name="_Toc515805640"/>
      <w:r w:rsidRPr="00515B83">
        <w:t>INTER-RELATIONSHIPS</w:t>
      </w:r>
      <w:bookmarkEnd w:id="8"/>
    </w:p>
    <w:p w14:paraId="6D93FD8B" w14:textId="77777777" w:rsidR="00B34CA3" w:rsidRDefault="00B34CA3" w:rsidP="00F67A58">
      <w:pPr>
        <w:pStyle w:val="SOWTL2-ASDEFCON"/>
      </w:pPr>
      <w:r>
        <w:t>This DSD forms part of the SOW.</w:t>
      </w:r>
    </w:p>
    <w:p w14:paraId="6172A053" w14:textId="77777777" w:rsidR="00B34CA3" w:rsidRDefault="00B34CA3" w:rsidP="000A3849">
      <w:pPr>
        <w:pStyle w:val="SOWTL2-ASDEFCON"/>
      </w:pPr>
      <w:r>
        <w:t>This DSD must be applied in conjunction with Supply Services defined in the Supply Support requirements of the SOW and the other associated DSDs.</w:t>
      </w:r>
    </w:p>
    <w:p w14:paraId="057D8079" w14:textId="77777777" w:rsidR="00B34CA3" w:rsidRPr="00515B83" w:rsidRDefault="00515B83" w:rsidP="000A3849">
      <w:pPr>
        <w:pStyle w:val="SOWHL1-ASDEFCON"/>
      </w:pPr>
      <w:bookmarkStart w:id="9" w:name="_Ref182039658"/>
      <w:r w:rsidRPr="00515B83">
        <w:t>APPLICABLE DOCUMENTS</w:t>
      </w:r>
      <w:bookmarkEnd w:id="9"/>
    </w:p>
    <w:p w14:paraId="3AB66026" w14:textId="77777777" w:rsidR="00B34CA3" w:rsidRDefault="00B34CA3" w:rsidP="000A3849">
      <w:pPr>
        <w:pStyle w:val="SOWTL2-ASDEFCON"/>
      </w:pPr>
      <w:r>
        <w:t xml:space="preserve">The following documents form </w:t>
      </w:r>
      <w:r w:rsidR="007C0EF7">
        <w:t xml:space="preserve">a </w:t>
      </w:r>
      <w:r>
        <w:t>part of this DSD to the extent specified herein:</w:t>
      </w:r>
    </w:p>
    <w:p w14:paraId="01936282" w14:textId="0B4782DE" w:rsidR="00B34CA3" w:rsidRDefault="00B34CA3" w:rsidP="00F67A58">
      <w:pPr>
        <w:pStyle w:val="NoteToDrafters-ASDEFCON"/>
      </w:pPr>
      <w:r>
        <w:t xml:space="preserve">Note to drafters:  Edit the list of documents </w:t>
      </w:r>
      <w:r w:rsidR="00671027" w:rsidRPr="00671027">
        <w:t xml:space="preserve">below to suit </w:t>
      </w:r>
      <w:r w:rsidR="00D25F5B">
        <w:t xml:space="preserve">the requirements of </w:t>
      </w:r>
      <w:r w:rsidR="00671027" w:rsidRPr="00671027">
        <w:t xml:space="preserve">this DSD (ie, references applicable to </w:t>
      </w:r>
      <w:r w:rsidR="006B66F4">
        <w:t xml:space="preserve">the assessment, </w:t>
      </w:r>
      <w:r w:rsidR="00664503">
        <w:t xml:space="preserve">Codification </w:t>
      </w:r>
      <w:r w:rsidR="006B66F4">
        <w:t xml:space="preserve">and </w:t>
      </w:r>
      <w:r w:rsidR="00664503">
        <w:t xml:space="preserve">Cataloguing </w:t>
      </w:r>
      <w:r w:rsidR="006B66F4">
        <w:t>of Stock Items</w:t>
      </w:r>
      <w:r w:rsidR="00671027" w:rsidRPr="00671027">
        <w:t xml:space="preserve">).  Do not include </w:t>
      </w:r>
      <w:r w:rsidR="00163D01">
        <w:t xml:space="preserve">reference to </w:t>
      </w:r>
      <w:r w:rsidR="00671027" w:rsidRPr="00671027">
        <w:t>Defence policy</w:t>
      </w:r>
      <w:r w:rsidR="00971F15">
        <w:t xml:space="preserve"> unless the obligations for contractors are explicit</w:t>
      </w:r>
      <w:r w:rsidR="00163D01">
        <w:t>;</w:t>
      </w:r>
      <w:r w:rsidR="00971F15">
        <w:t xml:space="preserve"> otherwise</w:t>
      </w:r>
      <w:r w:rsidR="00163D01">
        <w:t>,</w:t>
      </w:r>
      <w:r w:rsidR="00971F15">
        <w:t xml:space="preserve"> </w:t>
      </w:r>
      <w:r w:rsidR="00671027" w:rsidRPr="00671027">
        <w:t xml:space="preserve">these types of documents </w:t>
      </w:r>
      <w:r w:rsidR="00163D01">
        <w:t xml:space="preserve">can be </w:t>
      </w:r>
      <w:r w:rsidR="00671027" w:rsidRPr="00671027">
        <w:t>open to interpretation within a contract.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235"/>
        <w:gridCol w:w="5845"/>
      </w:tblGrid>
      <w:tr w:rsidR="00B34CA3" w:rsidRPr="00D0692F" w14:paraId="6CC81096" w14:textId="77777777" w:rsidTr="00496579">
        <w:tc>
          <w:tcPr>
            <w:tcW w:w="2235" w:type="dxa"/>
          </w:tcPr>
          <w:p w14:paraId="0E36BA65" w14:textId="7365D3C4" w:rsidR="00B34CA3" w:rsidRPr="005330F4" w:rsidRDefault="00FC7D65" w:rsidP="00F67A58">
            <w:pPr>
              <w:pStyle w:val="Table10ptText-ASDEFCON"/>
              <w:rPr>
                <w:highlight w:val="yellow"/>
              </w:rPr>
            </w:pPr>
            <w:r w:rsidRPr="005330F4">
              <w:t>PSM</w:t>
            </w:r>
          </w:p>
        </w:tc>
        <w:tc>
          <w:tcPr>
            <w:tcW w:w="5845" w:type="dxa"/>
          </w:tcPr>
          <w:p w14:paraId="64996BC3" w14:textId="00CF53A8" w:rsidR="00B34CA3" w:rsidRPr="005330F4" w:rsidRDefault="00FC7D65" w:rsidP="00F67A58">
            <w:pPr>
              <w:pStyle w:val="Table10ptText-ASDEFCON"/>
              <w:rPr>
                <w:highlight w:val="yellow"/>
              </w:rPr>
            </w:pPr>
            <w:r w:rsidRPr="005330F4">
              <w:rPr>
                <w:i/>
              </w:rPr>
              <w:t>Product Support</w:t>
            </w:r>
            <w:r w:rsidR="00B34CA3" w:rsidRPr="006F2258">
              <w:rPr>
                <w:i/>
              </w:rPr>
              <w:t xml:space="preserve"> Manual</w:t>
            </w:r>
          </w:p>
        </w:tc>
      </w:tr>
    </w:tbl>
    <w:p w14:paraId="52312C7F" w14:textId="77777777" w:rsidR="00B34CA3" w:rsidRPr="00515B83" w:rsidRDefault="00515B83" w:rsidP="000A3849">
      <w:pPr>
        <w:pStyle w:val="SOWHL1-ASDEFCON"/>
      </w:pPr>
      <w:r w:rsidRPr="00515B83">
        <w:t>SERVICE DESCRIPTION</w:t>
      </w:r>
      <w:bookmarkEnd w:id="0"/>
      <w:bookmarkEnd w:id="1"/>
    </w:p>
    <w:p w14:paraId="4384F474" w14:textId="77777777" w:rsidR="00B34CA3" w:rsidRDefault="00B34CA3" w:rsidP="00F67A58">
      <w:pPr>
        <w:pStyle w:val="SOWHL2-ASDEFCON"/>
      </w:pPr>
      <w:r>
        <w:t>Introduction</w:t>
      </w:r>
    </w:p>
    <w:p w14:paraId="5EA2EAB1" w14:textId="77777777" w:rsidR="00B34CA3" w:rsidRDefault="00B34CA3" w:rsidP="00F67A58">
      <w:pPr>
        <w:pStyle w:val="SOWHL3-ASDEFCON"/>
      </w:pPr>
      <w:r>
        <w:t>Scope of DSD</w:t>
      </w:r>
    </w:p>
    <w:p w14:paraId="2B127F5D" w14:textId="64ED81ED" w:rsidR="00B34CA3" w:rsidRDefault="00B34CA3" w:rsidP="00F67A58">
      <w:pPr>
        <w:pStyle w:val="NoteToDrafters-ASDEFCON"/>
      </w:pPr>
      <w:r>
        <w:t xml:space="preserve">Note to drafters:  Amend the following list </w:t>
      </w:r>
      <w:r w:rsidR="00393579">
        <w:t>for</w:t>
      </w:r>
      <w:r>
        <w:t xml:space="preserve"> the scope of the DSD.</w:t>
      </w:r>
    </w:p>
    <w:p w14:paraId="7FACDE4F" w14:textId="77777777" w:rsidR="00B34CA3" w:rsidRDefault="00B34CA3" w:rsidP="00F67A58">
      <w:pPr>
        <w:pStyle w:val="SOWTL4-ASDEFCON"/>
      </w:pPr>
      <w:r>
        <w:t xml:space="preserve">The Contractor shall </w:t>
      </w:r>
      <w:bookmarkStart w:id="10" w:name="_Ref42351893"/>
      <w:r>
        <w:t>provide Stock Assessment, Codification and Cataloguing Services, as described in this DSD, for the following types of Items:</w:t>
      </w:r>
      <w:bookmarkEnd w:id="10"/>
    </w:p>
    <w:p w14:paraId="25D98080" w14:textId="77777777" w:rsidR="00B34CA3" w:rsidRDefault="00B34CA3" w:rsidP="00D80B23">
      <w:pPr>
        <w:pStyle w:val="SOWSubL1-ASDEFCON"/>
      </w:pPr>
      <w:r>
        <w:t>Commonwealth-owned Stock</w:t>
      </w:r>
      <w:r w:rsidR="00671027">
        <w:t xml:space="preserve"> Items</w:t>
      </w:r>
      <w:r>
        <w:t>; and</w:t>
      </w:r>
    </w:p>
    <w:p w14:paraId="24237576" w14:textId="77777777" w:rsidR="00B34CA3" w:rsidRDefault="00B34CA3" w:rsidP="000A3849">
      <w:pPr>
        <w:pStyle w:val="SOWSubL1-ASDEFCON"/>
      </w:pPr>
      <w:r>
        <w:t>Contractor-owned Stock</w:t>
      </w:r>
      <w:r w:rsidR="00671027">
        <w:t xml:space="preserve"> Items</w:t>
      </w:r>
      <w:r>
        <w:t>.</w:t>
      </w:r>
    </w:p>
    <w:p w14:paraId="7F5DE3DD" w14:textId="77777777" w:rsidR="00B34CA3" w:rsidRDefault="00B34CA3" w:rsidP="00F67A58">
      <w:pPr>
        <w:pStyle w:val="SOWHL2-ASDEFCON"/>
      </w:pPr>
      <w:r>
        <w:t>Services</w:t>
      </w:r>
    </w:p>
    <w:p w14:paraId="4FFB97BC" w14:textId="77777777" w:rsidR="00B21F12" w:rsidRDefault="00B21F12" w:rsidP="00F67A58">
      <w:pPr>
        <w:pStyle w:val="SOWHL3-ASDEFCON"/>
      </w:pPr>
      <w:bookmarkStart w:id="11" w:name="_Ref41202674"/>
      <w:r>
        <w:t>General</w:t>
      </w:r>
    </w:p>
    <w:p w14:paraId="01F8EA48" w14:textId="6503B8FC" w:rsidR="005450BF" w:rsidRDefault="005450BF" w:rsidP="00F67A58">
      <w:pPr>
        <w:pStyle w:val="NoteToDrafters-ASDEFCON"/>
      </w:pPr>
      <w:r>
        <w:t xml:space="preserve">Note to drafters:  If only </w:t>
      </w:r>
      <w:r w:rsidR="00E0300B">
        <w:t xml:space="preserve">parts </w:t>
      </w:r>
      <w:r>
        <w:t>of the Applicable Documents listed in clause </w:t>
      </w:r>
      <w:r>
        <w:fldChar w:fldCharType="begin"/>
      </w:r>
      <w:r>
        <w:instrText xml:space="preserve"> REF _Ref182039658 \r \h </w:instrText>
      </w:r>
      <w:r>
        <w:fldChar w:fldCharType="separate"/>
      </w:r>
      <w:r w:rsidR="00326A62">
        <w:t>5</w:t>
      </w:r>
      <w:r>
        <w:fldChar w:fldCharType="end"/>
      </w:r>
      <w:r>
        <w:t xml:space="preserve"> are applicable</w:t>
      </w:r>
      <w:r w:rsidR="00E0300B">
        <w:t>,</w:t>
      </w:r>
      <w:r>
        <w:t xml:space="preserve"> then the following clause </w:t>
      </w:r>
      <w:r w:rsidR="00E0300B">
        <w:t>sh</w:t>
      </w:r>
      <w:r>
        <w:t xml:space="preserve">ould be modified </w:t>
      </w:r>
      <w:r w:rsidR="00E0300B">
        <w:t>so</w:t>
      </w:r>
      <w:r>
        <w:t xml:space="preserve"> that only th</w:t>
      </w:r>
      <w:r w:rsidR="00E0300B">
        <w:t>os</w:t>
      </w:r>
      <w:r>
        <w:t xml:space="preserve">e </w:t>
      </w:r>
      <w:r w:rsidR="00E0300B">
        <w:t>parts</w:t>
      </w:r>
      <w:r>
        <w:t xml:space="preserve"> </w:t>
      </w:r>
      <w:r w:rsidR="00E0300B">
        <w:t>are</w:t>
      </w:r>
      <w:r>
        <w:t xml:space="preserve"> mandated on the Contractor.</w:t>
      </w:r>
    </w:p>
    <w:p w14:paraId="45407D9C" w14:textId="5B335339" w:rsidR="005450BF" w:rsidRDefault="005450BF" w:rsidP="00F67A58">
      <w:pPr>
        <w:pStyle w:val="SOWTL4-ASDEFCON"/>
      </w:pPr>
      <w:r>
        <w:t>The Contractor shall provide Stock Assessment, Codification and Cataloguing Services in accordance with the applicable documents listed in clause </w:t>
      </w:r>
      <w:r>
        <w:fldChar w:fldCharType="begin"/>
      </w:r>
      <w:r>
        <w:instrText xml:space="preserve"> REF _Ref182039658 \r \h </w:instrText>
      </w:r>
      <w:r>
        <w:fldChar w:fldCharType="separate"/>
      </w:r>
      <w:r w:rsidR="00326A62">
        <w:t>5</w:t>
      </w:r>
      <w:r>
        <w:fldChar w:fldCharType="end"/>
      </w:r>
      <w:r>
        <w:t xml:space="preserve"> of this DSD.</w:t>
      </w:r>
    </w:p>
    <w:p w14:paraId="561F9F04" w14:textId="77777777" w:rsidR="00B21F12" w:rsidRDefault="005450BF" w:rsidP="000A3849">
      <w:pPr>
        <w:pStyle w:val="SOWTL4-ASDEFCON"/>
      </w:pPr>
      <w:r>
        <w:t xml:space="preserve">The Contractor shall maintain a schedule of known Stock Assessment, Codification and Cataloguing activities, projecting work effort for a period of not less than one year in advance, or until the end of the </w:t>
      </w:r>
      <w:r w:rsidR="00A168B5">
        <w:t xml:space="preserve">Term </w:t>
      </w:r>
      <w:r>
        <w:t xml:space="preserve">where that </w:t>
      </w:r>
      <w:r w:rsidR="00A168B5">
        <w:t xml:space="preserve">period </w:t>
      </w:r>
      <w:r>
        <w:t>is less than one year.</w:t>
      </w:r>
    </w:p>
    <w:p w14:paraId="16244907" w14:textId="36CF97AF" w:rsidR="00011907" w:rsidRPr="00B21F12" w:rsidRDefault="00011907" w:rsidP="000A3849">
      <w:pPr>
        <w:pStyle w:val="SOWTL4-ASDEFCON"/>
      </w:pPr>
      <w:r w:rsidRPr="00011907">
        <w:t xml:space="preserve">The Contractor shall provide a copy of the Contractor’s </w:t>
      </w:r>
      <w:r>
        <w:t>Stock Assessment, Codification and Cataloguing</w:t>
      </w:r>
      <w:r w:rsidRPr="00011907">
        <w:t xml:space="preserve"> schedule in the format requested and within five Working Days (or other timeframe agreed between </w:t>
      </w:r>
      <w:r w:rsidR="00A168B5">
        <w:t xml:space="preserve">both </w:t>
      </w:r>
      <w:r w:rsidRPr="00011907">
        <w:t>parties) of a request for a copy of this schedule from the Commonwealth Representative.</w:t>
      </w:r>
    </w:p>
    <w:p w14:paraId="09124C97" w14:textId="77777777" w:rsidR="00B34CA3" w:rsidRDefault="00B34CA3" w:rsidP="00F67A58">
      <w:pPr>
        <w:pStyle w:val="SOWHL3-ASDEFCON"/>
      </w:pPr>
      <w:bookmarkStart w:id="12" w:name="_Ref227814009"/>
      <w:r>
        <w:t>Stock Assessment</w:t>
      </w:r>
      <w:bookmarkEnd w:id="11"/>
      <w:bookmarkEnd w:id="12"/>
    </w:p>
    <w:p w14:paraId="1E10F56E" w14:textId="0EE74248" w:rsidR="00B34CA3" w:rsidRDefault="00B34CA3" w:rsidP="00F67A58">
      <w:pPr>
        <w:pStyle w:val="NoteToDrafters-ASDEFCON"/>
      </w:pPr>
      <w:r>
        <w:t>Note to drafters:  Amend the following list of analys</w:t>
      </w:r>
      <w:r w:rsidR="0060375D">
        <w:t>e</w:t>
      </w:r>
      <w:r>
        <w:t xml:space="preserve">s to accord with the requirements of the </w:t>
      </w:r>
      <w:r w:rsidR="00665DE1">
        <w:t xml:space="preserve">draft </w:t>
      </w:r>
      <w:r>
        <w:t>Contract and clause </w:t>
      </w:r>
      <w:r w:rsidR="000A7375">
        <w:fldChar w:fldCharType="begin"/>
      </w:r>
      <w:r w:rsidR="000A7375">
        <w:instrText xml:space="preserve"> REF _Ref423956929 \r \h </w:instrText>
      </w:r>
      <w:r w:rsidR="000A7375">
        <w:fldChar w:fldCharType="separate"/>
      </w:r>
      <w:r w:rsidR="00326A62">
        <w:t>3</w:t>
      </w:r>
      <w:r w:rsidR="000A7375">
        <w:fldChar w:fldCharType="end"/>
      </w:r>
      <w:r w:rsidR="005330F4">
        <w:t xml:space="preserve"> (above)</w:t>
      </w:r>
      <w:r>
        <w:t>.</w:t>
      </w:r>
      <w:r w:rsidR="00A848EE">
        <w:t xml:space="preserve">  If Surge is not applicable, subclause </w:t>
      </w:r>
      <w:r w:rsidR="00D009DA">
        <w:t>d</w:t>
      </w:r>
      <w:r w:rsidR="00A848EE">
        <w:t xml:space="preserve"> should be deleted.</w:t>
      </w:r>
    </w:p>
    <w:p w14:paraId="348684A9" w14:textId="7BFB5AAE" w:rsidR="00E14FDE" w:rsidRDefault="00E14FDE" w:rsidP="00D142D6">
      <w:pPr>
        <w:pStyle w:val="SOWTL4-ASDEFCON"/>
      </w:pPr>
      <w:r>
        <w:t>The Contractor acknowledges that Stock A</w:t>
      </w:r>
      <w:r w:rsidR="005E3860">
        <w:t xml:space="preserve">ssessment analyses need to consider and be consistent with </w:t>
      </w:r>
      <w:r>
        <w:t xml:space="preserve">Defence policies </w:t>
      </w:r>
      <w:r w:rsidR="005E3860">
        <w:t xml:space="preserve">for inventory management, including policies </w:t>
      </w:r>
      <w:r>
        <w:t>for ‘common item’ management and ‘autonomous ownership’</w:t>
      </w:r>
      <w:r w:rsidR="005E3860">
        <w:t>, when applicable</w:t>
      </w:r>
      <w:r>
        <w:t>.</w:t>
      </w:r>
    </w:p>
    <w:p w14:paraId="0BA435C3" w14:textId="5693A6C0" w:rsidR="00B34CA3" w:rsidRDefault="00B34CA3" w:rsidP="000A3849">
      <w:pPr>
        <w:pStyle w:val="SOWTL4-ASDEFCON"/>
      </w:pPr>
      <w:r>
        <w:t>The Contractor shall conduct Stock Assessment analyses to justify any proposed changes to the WSLs for RIs</w:t>
      </w:r>
      <w:r w:rsidR="005330F4">
        <w:t>,</w:t>
      </w:r>
      <w:r>
        <w:t xml:space="preserve"> and to the RS</w:t>
      </w:r>
      <w:r w:rsidR="00D46B4C">
        <w:t>Q</w:t>
      </w:r>
      <w:r>
        <w:t xml:space="preserve">s for both RIs and </w:t>
      </w:r>
      <w:r w:rsidR="005603B0">
        <w:t>N</w:t>
      </w:r>
      <w:r>
        <w:t>on</w:t>
      </w:r>
      <w:r>
        <w:noBreakHyphen/>
        <w:t>RIs</w:t>
      </w:r>
      <w:r w:rsidR="005330F4">
        <w:t>,</w:t>
      </w:r>
      <w:r>
        <w:t xml:space="preserve"> that are required under the Contract, including changes arising out of:</w:t>
      </w:r>
    </w:p>
    <w:p w14:paraId="35AF212E" w14:textId="77777777" w:rsidR="00B34CA3" w:rsidRDefault="00B34CA3" w:rsidP="00D80B23">
      <w:pPr>
        <w:pStyle w:val="SOWSubL1-ASDEFCON"/>
      </w:pPr>
      <w:r>
        <w:t>ECPs</w:t>
      </w:r>
      <w:r w:rsidR="00CF3B48">
        <w:t xml:space="preserve">, which </w:t>
      </w:r>
      <w:r>
        <w:t>change equipment design characteristics;</w:t>
      </w:r>
    </w:p>
    <w:p w14:paraId="1A98A30D" w14:textId="1E559604" w:rsidR="00B34CA3" w:rsidRDefault="00B34CA3" w:rsidP="000A3849">
      <w:pPr>
        <w:pStyle w:val="SOWSubL1-ASDEFCON"/>
      </w:pPr>
      <w:r>
        <w:t xml:space="preserve">changes to </w:t>
      </w:r>
      <w:r w:rsidR="000F5B37">
        <w:t>the supply chain and</w:t>
      </w:r>
      <w:r w:rsidR="00D46B4C">
        <w:t>/or</w:t>
      </w:r>
      <w:r w:rsidR="000F5B37">
        <w:t xml:space="preserve"> other changes to</w:t>
      </w:r>
      <w:r w:rsidR="007E0CB8">
        <w:t xml:space="preserve"> the</w:t>
      </w:r>
      <w:r w:rsidR="000F5B37">
        <w:t xml:space="preserve"> </w:t>
      </w:r>
      <w:r>
        <w:t>Support System</w:t>
      </w:r>
      <w:r w:rsidR="007E0CB8">
        <w:t>’s</w:t>
      </w:r>
      <w:r>
        <w:t xml:space="preserve"> design characteristics, including any changes proposed by the Contractor;</w:t>
      </w:r>
    </w:p>
    <w:p w14:paraId="6CB3EC2F" w14:textId="77777777" w:rsidR="00B34CA3" w:rsidRDefault="00B34CA3" w:rsidP="000A3849">
      <w:pPr>
        <w:pStyle w:val="SOWSubL1-ASDEFCON"/>
      </w:pPr>
      <w:r>
        <w:t>changes to</w:t>
      </w:r>
      <w:r w:rsidR="00BE10AC">
        <w:t xml:space="preserve"> the</w:t>
      </w:r>
      <w:r>
        <w:t xml:space="preserve"> operating characteristics</w:t>
      </w:r>
      <w:r w:rsidR="00BE10AC">
        <w:t>, including ROE, role and environment</w:t>
      </w:r>
      <w:r>
        <w:t>; and</w:t>
      </w:r>
    </w:p>
    <w:p w14:paraId="4D78A555" w14:textId="77777777" w:rsidR="00B34CA3" w:rsidRDefault="00B34CA3" w:rsidP="000A3849">
      <w:pPr>
        <w:pStyle w:val="SOWSubL1-ASDEFCON"/>
      </w:pPr>
      <w:r>
        <w:t>specific Surge requirements that are outside of the scope of the Surge planning assumptions defined under the Contract.</w:t>
      </w:r>
    </w:p>
    <w:p w14:paraId="286B9B33" w14:textId="1FE44B60" w:rsidR="00B34CA3" w:rsidRDefault="00B34CA3" w:rsidP="000A3849">
      <w:pPr>
        <w:pStyle w:val="SOWTL4-ASDEFCON"/>
      </w:pPr>
      <w:r>
        <w:t>The Contractor shall conduct Stock Assessment analyses to justify any procurement of RIs when an RI has been lost to the RI pool.</w:t>
      </w:r>
    </w:p>
    <w:p w14:paraId="432DCDE4" w14:textId="0A77D235" w:rsidR="00B34CA3" w:rsidRDefault="00B34CA3" w:rsidP="00F67A58">
      <w:pPr>
        <w:pStyle w:val="NoteToDrafters-ASDEFCON"/>
      </w:pPr>
      <w:r>
        <w:t>Note to drafters:  The following clause assumes that procurement of Non</w:t>
      </w:r>
      <w:r>
        <w:noBreakHyphen/>
        <w:t xml:space="preserve">RIs </w:t>
      </w:r>
      <w:r w:rsidR="00665DE1">
        <w:t xml:space="preserve">will be </w:t>
      </w:r>
      <w:r>
        <w:t xml:space="preserve">part of the firm-priced portion of the Contract or </w:t>
      </w:r>
      <w:r w:rsidR="0042165D">
        <w:t xml:space="preserve">an S&amp;Q Order with </w:t>
      </w:r>
      <w:r>
        <w:t>a</w:t>
      </w:r>
      <w:r w:rsidR="0042165D">
        <w:t>n</w:t>
      </w:r>
      <w:r>
        <w:t xml:space="preserve"> NTE price for a defined period (</w:t>
      </w:r>
      <w:r w:rsidR="007E57B9">
        <w:t>eg,</w:t>
      </w:r>
      <w:r>
        <w:t xml:space="preserve"> a year).  If neither situation </w:t>
      </w:r>
      <w:r w:rsidR="00665DE1">
        <w:t>appl</w:t>
      </w:r>
      <w:r w:rsidR="00D46B4C">
        <w:t>ies</w:t>
      </w:r>
      <w:r>
        <w:t xml:space="preserve">, then the following clause </w:t>
      </w:r>
      <w:r w:rsidR="005330F4">
        <w:t>may</w:t>
      </w:r>
      <w:r w:rsidR="00665DE1">
        <w:t xml:space="preserve"> be</w:t>
      </w:r>
      <w:r>
        <w:t xml:space="preserve"> amended accordingly.</w:t>
      </w:r>
    </w:p>
    <w:p w14:paraId="4F407FEA" w14:textId="77777777" w:rsidR="00B34CA3" w:rsidRDefault="00B34CA3" w:rsidP="000A3849">
      <w:pPr>
        <w:pStyle w:val="SOWTL4-ASDEFCON"/>
      </w:pPr>
      <w:r>
        <w:t xml:space="preserve">The </w:t>
      </w:r>
      <w:r w:rsidRPr="004E17EB">
        <w:t>Contractor</w:t>
      </w:r>
      <w:r>
        <w:t xml:space="preserve"> shall conduct Stock Assessment analyses to justify any proposed changes to the </w:t>
      </w:r>
      <w:r w:rsidR="004E17EB">
        <w:t>payments</w:t>
      </w:r>
      <w:r w:rsidR="009C5437">
        <w:t xml:space="preserve"> to be</w:t>
      </w:r>
      <w:r w:rsidR="004E17EB">
        <w:t xml:space="preserve"> made under the Contract</w:t>
      </w:r>
      <w:r>
        <w:t>, arising out of issues</w:t>
      </w:r>
      <w:r w:rsidR="003605AF">
        <w:t xml:space="preserve"> relating to Stock Items</w:t>
      </w:r>
      <w:r>
        <w:t>.</w:t>
      </w:r>
    </w:p>
    <w:p w14:paraId="787816E9" w14:textId="77777777" w:rsidR="00B34CA3" w:rsidRDefault="00B34CA3" w:rsidP="000A3849">
      <w:pPr>
        <w:pStyle w:val="SOWTL4-ASDEFCON"/>
      </w:pPr>
      <w:r>
        <w:t xml:space="preserve">The Contractor shall conduct Stock Assessment analyses </w:t>
      </w:r>
      <w:r w:rsidR="006D6C68">
        <w:t xml:space="preserve">and provide the findings to the Commonwealth Representative </w:t>
      </w:r>
      <w:r>
        <w:t xml:space="preserve">as supporting documentation to assist with </w:t>
      </w:r>
      <w:r w:rsidR="000F5B37">
        <w:t xml:space="preserve">assessing </w:t>
      </w:r>
      <w:r>
        <w:t>the implications for the Contract resulting from a change to the ROE.</w:t>
      </w:r>
    </w:p>
    <w:p w14:paraId="3213DFDB" w14:textId="1AED4605" w:rsidR="005603B0" w:rsidRDefault="00D46B4C" w:rsidP="000A3849">
      <w:pPr>
        <w:pStyle w:val="SOWTL4-ASDEFCON"/>
      </w:pPr>
      <w:bookmarkStart w:id="13" w:name="_Ref372969897"/>
      <w:r>
        <w:t xml:space="preserve">If </w:t>
      </w:r>
      <w:r w:rsidR="005603B0">
        <w:t xml:space="preserve">Supportability analyses </w:t>
      </w:r>
      <w:r w:rsidR="001169D4">
        <w:t>and/</w:t>
      </w:r>
      <w:r w:rsidR="005603B0">
        <w:t xml:space="preserve">or Performance Measures indicate </w:t>
      </w:r>
      <w:r w:rsidR="001169D4">
        <w:t>that Supportability problems may exist (eg, equipment reliability is lower or supply chain times</w:t>
      </w:r>
      <w:r w:rsidR="00C544B7">
        <w:t xml:space="preserve"> and </w:t>
      </w:r>
      <w:r>
        <w:t>TATs</w:t>
      </w:r>
      <w:r w:rsidR="001169D4">
        <w:t xml:space="preserve"> are longer than predicted), the Commonwealth Representative may notify the Contractor</w:t>
      </w:r>
      <w:r w:rsidR="001413B6">
        <w:t xml:space="preserve"> </w:t>
      </w:r>
      <w:r w:rsidR="001169D4">
        <w:t xml:space="preserve">that Stock Assessment needs to be undertaken in accordance with the requirements of this </w:t>
      </w:r>
      <w:r w:rsidR="001413B6">
        <w:t xml:space="preserve">clause </w:t>
      </w:r>
      <w:r w:rsidR="001413B6">
        <w:fldChar w:fldCharType="begin"/>
      </w:r>
      <w:r w:rsidR="001413B6">
        <w:instrText xml:space="preserve"> REF _Ref227814009 \r \h </w:instrText>
      </w:r>
      <w:r w:rsidR="001413B6">
        <w:fldChar w:fldCharType="separate"/>
      </w:r>
      <w:r w:rsidR="00326A62">
        <w:t>6.2.2</w:t>
      </w:r>
      <w:r w:rsidR="001413B6">
        <w:fldChar w:fldCharType="end"/>
      </w:r>
      <w:r w:rsidR="001169D4">
        <w:t>.</w:t>
      </w:r>
      <w:bookmarkEnd w:id="13"/>
    </w:p>
    <w:p w14:paraId="3F7FAE19" w14:textId="7B0954C4" w:rsidR="001169D4" w:rsidRDefault="001169D4" w:rsidP="000A3849">
      <w:pPr>
        <w:pStyle w:val="SOWTL4-ASDEFCON"/>
      </w:pPr>
      <w:r>
        <w:t xml:space="preserve">When the </w:t>
      </w:r>
      <w:r w:rsidR="001413B6">
        <w:t xml:space="preserve">Commonwealth notifies the Contractor under clause </w:t>
      </w:r>
      <w:r w:rsidR="001413B6">
        <w:fldChar w:fldCharType="begin"/>
      </w:r>
      <w:r w:rsidR="001413B6">
        <w:instrText xml:space="preserve"> REF _Ref372969897 \r \h </w:instrText>
      </w:r>
      <w:r w:rsidR="001413B6">
        <w:fldChar w:fldCharType="separate"/>
      </w:r>
      <w:r w:rsidR="00326A62">
        <w:t>6.2.2.6</w:t>
      </w:r>
      <w:r w:rsidR="001413B6">
        <w:fldChar w:fldCharType="end"/>
      </w:r>
      <w:r w:rsidR="001413B6">
        <w:t>, the Contractor shall undertake the required Stock Assessment activities in accordance with the requirement set out in the notice.</w:t>
      </w:r>
    </w:p>
    <w:p w14:paraId="57D62165" w14:textId="65234EC9" w:rsidR="00B34CA3" w:rsidRDefault="00B34CA3" w:rsidP="000A3849">
      <w:pPr>
        <w:pStyle w:val="NoteToDrafters-ASDEFCON"/>
      </w:pPr>
      <w:r>
        <w:t xml:space="preserve">Note to drafters:  The following clause </w:t>
      </w:r>
      <w:r w:rsidR="00393579">
        <w:t>refer</w:t>
      </w:r>
      <w:r w:rsidR="00EC3884">
        <w:t>s</w:t>
      </w:r>
      <w:r w:rsidR="00393579">
        <w:t xml:space="preserve"> </w:t>
      </w:r>
      <w:r>
        <w:t xml:space="preserve">to OPUS10 for Stock </w:t>
      </w:r>
      <w:r w:rsidR="00EC3884">
        <w:t>Optimisation</w:t>
      </w:r>
      <w:r>
        <w:t xml:space="preserve">.  OPUS10 is Defence’s recommended software model </w:t>
      </w:r>
      <w:r w:rsidR="00BE10AC">
        <w:t xml:space="preserve">for </w:t>
      </w:r>
      <w:r w:rsidR="00EC3884">
        <w:t>this purpose</w:t>
      </w:r>
      <w:r w:rsidR="005330F4">
        <w:t>,</w:t>
      </w:r>
      <w:r w:rsidR="00BE10AC">
        <w:t xml:space="preserve"> </w:t>
      </w:r>
      <w:r w:rsidR="00CD07F6">
        <w:t>while</w:t>
      </w:r>
      <w:r w:rsidR="00EC3884">
        <w:t xml:space="preserve"> </w:t>
      </w:r>
      <w:r w:rsidR="008B79BD">
        <w:t xml:space="preserve">Omega Analyzer is </w:t>
      </w:r>
      <w:r w:rsidR="005330F4">
        <w:t>often</w:t>
      </w:r>
      <w:r w:rsidR="00EC3884">
        <w:t xml:space="preserve"> used as </w:t>
      </w:r>
      <w:r w:rsidR="008B79BD">
        <w:t>an alternative</w:t>
      </w:r>
      <w:r>
        <w:t xml:space="preserve">.  </w:t>
      </w:r>
      <w:r w:rsidR="00EC3884">
        <w:t xml:space="preserve">If the Products Being Supported are not complex, </w:t>
      </w:r>
      <w:r w:rsidR="00CD07F6">
        <w:t xml:space="preserve">or </w:t>
      </w:r>
      <w:r w:rsidR="00EC3884">
        <w:t>use of OPUS10 is unlikely to be cost-effective</w:t>
      </w:r>
      <w:r w:rsidR="00CD07F6">
        <w:t>,</w:t>
      </w:r>
      <w:r w:rsidR="00CD07F6" w:rsidRPr="00CD07F6">
        <w:t xml:space="preserve"> </w:t>
      </w:r>
      <w:r w:rsidR="00CD07F6">
        <w:t>consideration should be given to amending the following clause, and possibly the subsequent two clauses, for an alternative approach</w:t>
      </w:r>
      <w:r w:rsidR="00EC3884">
        <w:t xml:space="preserve">.  </w:t>
      </w:r>
      <w:r w:rsidR="00CD07F6">
        <w:t>N</w:t>
      </w:r>
      <w:r w:rsidR="00040A29">
        <w:t>ote that historical us</w:t>
      </w:r>
      <w:r w:rsidR="00CD07F6">
        <w:t>ag</w:t>
      </w:r>
      <w:r w:rsidR="00040A29">
        <w:t xml:space="preserve">e </w:t>
      </w:r>
      <w:r w:rsidR="00CD07F6">
        <w:t xml:space="preserve">models </w:t>
      </w:r>
      <w:r w:rsidR="00040A29">
        <w:t xml:space="preserve">are </w:t>
      </w:r>
      <w:r w:rsidR="00CD07F6">
        <w:t xml:space="preserve">included in DSD-SUP-SERV and </w:t>
      </w:r>
      <w:r w:rsidR="00040A29">
        <w:t>not applicable in this context</w:t>
      </w:r>
      <w:r w:rsidR="00CD07F6">
        <w:t xml:space="preserve"> of this clause</w:t>
      </w:r>
      <w:r>
        <w:t>.</w:t>
      </w:r>
    </w:p>
    <w:p w14:paraId="4CCC12C8" w14:textId="49309231" w:rsidR="00B34CA3" w:rsidRDefault="00B34CA3" w:rsidP="000A3849">
      <w:pPr>
        <w:pStyle w:val="SOWTL4-ASDEFCON"/>
      </w:pPr>
      <w:bookmarkStart w:id="14" w:name="_Ref30394803"/>
      <w:r>
        <w:t xml:space="preserve">The Contractor shall perform the Stock Assessment analyses required under this clause </w:t>
      </w:r>
      <w:r w:rsidR="00043EF3">
        <w:fldChar w:fldCharType="begin"/>
      </w:r>
      <w:r w:rsidR="00043EF3">
        <w:instrText xml:space="preserve"> REF _Ref227814009 \r \h </w:instrText>
      </w:r>
      <w:r w:rsidR="00043EF3">
        <w:fldChar w:fldCharType="separate"/>
      </w:r>
      <w:r w:rsidR="00326A62">
        <w:t>6.2.2</w:t>
      </w:r>
      <w:r w:rsidR="00043EF3">
        <w:fldChar w:fldCharType="end"/>
      </w:r>
      <w:r>
        <w:t xml:space="preserve"> using the </w:t>
      </w:r>
      <w:r w:rsidR="00BE10AC">
        <w:t xml:space="preserve">Stock Optimisation </w:t>
      </w:r>
      <w:r>
        <w:t>software package, OPUS10 (or an alternative Approved by the Commonwealth Representative).</w:t>
      </w:r>
      <w:bookmarkEnd w:id="14"/>
    </w:p>
    <w:p w14:paraId="4BF95C7F" w14:textId="2256C250" w:rsidR="00B34CA3" w:rsidRDefault="00B34CA3" w:rsidP="000A3849">
      <w:pPr>
        <w:pStyle w:val="SOWTL4-ASDEFCON"/>
      </w:pPr>
      <w:bookmarkStart w:id="15" w:name="_Ref30388260"/>
      <w:bookmarkStart w:id="16" w:name="_Ref30395157"/>
      <w:r>
        <w:t xml:space="preserve">If the Contractor produces a </w:t>
      </w:r>
      <w:r w:rsidR="00BE10AC">
        <w:t xml:space="preserve">Stock Optimisation </w:t>
      </w:r>
      <w:r>
        <w:t xml:space="preserve">model (or part thereof) using an Approved software package, other than the package specified in </w:t>
      </w:r>
      <w:r>
        <w:fldChar w:fldCharType="begin"/>
      </w:r>
      <w:r>
        <w:instrText xml:space="preserve"> REF _Ref30394803 \r \h </w:instrText>
      </w:r>
      <w:r>
        <w:fldChar w:fldCharType="separate"/>
      </w:r>
      <w:r w:rsidR="00326A62">
        <w:t>6.2.2.8</w:t>
      </w:r>
      <w:r>
        <w:fldChar w:fldCharType="end"/>
      </w:r>
      <w:r>
        <w:t>, the Contractor</w:t>
      </w:r>
      <w:bookmarkEnd w:id="15"/>
      <w:r>
        <w:t xml:space="preserve"> shall provide all the necessary programs, licences, and training to enable the Commonwealth to efficiently access and manipulate the </w:t>
      </w:r>
      <w:r w:rsidR="00BE10AC">
        <w:t xml:space="preserve">Stock Optimisation </w:t>
      </w:r>
      <w:r>
        <w:t>model.</w:t>
      </w:r>
      <w:bookmarkEnd w:id="16"/>
    </w:p>
    <w:p w14:paraId="385E45CF" w14:textId="77777777" w:rsidR="00B34CA3" w:rsidRDefault="00B34CA3" w:rsidP="000A3849">
      <w:pPr>
        <w:pStyle w:val="SOWTL4-ASDEFCON"/>
      </w:pPr>
      <w:r>
        <w:t xml:space="preserve">The Contractor shall deliver to the Commonwealth Representative the data used in the </w:t>
      </w:r>
      <w:r w:rsidR="00BE10AC">
        <w:t xml:space="preserve">Stock Optimisation </w:t>
      </w:r>
      <w:r>
        <w:t>model to enable the Commonwealth to verify the recommended results.</w:t>
      </w:r>
    </w:p>
    <w:p w14:paraId="13A8EF97" w14:textId="010A8EE9" w:rsidR="00B34CA3" w:rsidRDefault="00B34CA3" w:rsidP="000A3849">
      <w:pPr>
        <w:pStyle w:val="SOWTL4-ASDEFCON"/>
      </w:pPr>
      <w:bookmarkStart w:id="17" w:name="_Ref41281943"/>
      <w:r>
        <w:t xml:space="preserve">The Contractor shall deliver, in a Contractor format Approved by the Commonwealth Representative, a report that details the outcomes from the Stock Assessment analyses conducted pursuant to this clause </w:t>
      </w:r>
      <w:r w:rsidR="00B05360">
        <w:fldChar w:fldCharType="begin"/>
      </w:r>
      <w:r w:rsidR="00B05360">
        <w:instrText xml:space="preserve"> REF _Ref227814009 \r \h </w:instrText>
      </w:r>
      <w:r w:rsidR="00B05360">
        <w:fldChar w:fldCharType="separate"/>
      </w:r>
      <w:r w:rsidR="00326A62">
        <w:t>6.2.2</w:t>
      </w:r>
      <w:r w:rsidR="00B05360">
        <w:fldChar w:fldCharType="end"/>
      </w:r>
      <w:r>
        <w:t>, and that includes:</w:t>
      </w:r>
      <w:bookmarkEnd w:id="17"/>
    </w:p>
    <w:p w14:paraId="52FC4214" w14:textId="77777777" w:rsidR="00B34CA3" w:rsidRDefault="00B34CA3" w:rsidP="00D80B23">
      <w:pPr>
        <w:pStyle w:val="SOWSubL1-ASDEFCON"/>
      </w:pPr>
      <w:r>
        <w:t>the rationale for conducting the Stock Assessment analyses;</w:t>
      </w:r>
    </w:p>
    <w:p w14:paraId="327FEB62" w14:textId="77777777" w:rsidR="00B34CA3" w:rsidRDefault="00B34CA3" w:rsidP="000A3849">
      <w:pPr>
        <w:pStyle w:val="SOWSubL1-ASDEFCON"/>
      </w:pPr>
      <w:r>
        <w:t>the scope and objectives of the analysis activities conducted;</w:t>
      </w:r>
    </w:p>
    <w:p w14:paraId="7075DA94" w14:textId="77777777" w:rsidR="00B34CA3" w:rsidRDefault="00B34CA3" w:rsidP="000A3849">
      <w:pPr>
        <w:pStyle w:val="SOWSubL1-ASDEFCON"/>
      </w:pPr>
      <w:r>
        <w:t>details of the actual analysis activities conducted, including the assumptions, methodologies, processes and modelling tools used;</w:t>
      </w:r>
    </w:p>
    <w:p w14:paraId="744F40A5" w14:textId="77777777" w:rsidR="00B34CA3" w:rsidRDefault="00B34CA3" w:rsidP="000A3849">
      <w:pPr>
        <w:pStyle w:val="SOWSubL1-ASDEFCON"/>
      </w:pPr>
      <w:r>
        <w:t>the source of any new data used, including its age, whether or not it is an estimate, the basis for the estimate, and the justification for using the data;</w:t>
      </w:r>
    </w:p>
    <w:p w14:paraId="1F6FF4E7" w14:textId="77777777" w:rsidR="00B34CA3" w:rsidRDefault="00B34CA3" w:rsidP="000A3849">
      <w:pPr>
        <w:pStyle w:val="SOWSubL1-ASDEFCON"/>
      </w:pPr>
      <w:r>
        <w:t>details of any sensitivity and trade-off analyses conducted;</w:t>
      </w:r>
    </w:p>
    <w:p w14:paraId="2512F83E" w14:textId="77777777" w:rsidR="00B34CA3" w:rsidRDefault="00B34CA3" w:rsidP="000A3849">
      <w:pPr>
        <w:pStyle w:val="SOWSubL1-ASDEFCON"/>
      </w:pPr>
      <w:r>
        <w:t>the implications of the analysis outcomes for the performance measurement requirements of the Contract;</w:t>
      </w:r>
    </w:p>
    <w:p w14:paraId="63CA3072" w14:textId="169257DA" w:rsidR="00B34CA3" w:rsidRDefault="00B34CA3" w:rsidP="000A3849">
      <w:pPr>
        <w:pStyle w:val="SOWSubL1-ASDEFCON"/>
      </w:pPr>
      <w:r>
        <w:t xml:space="preserve">the implications of the analysis outcomes for </w:t>
      </w:r>
      <w:r w:rsidR="00702AD0">
        <w:t>life cycle cost</w:t>
      </w:r>
      <w:r>
        <w:t>;</w:t>
      </w:r>
    </w:p>
    <w:p w14:paraId="5EB18205" w14:textId="77777777" w:rsidR="00B34CA3" w:rsidRDefault="00B34CA3" w:rsidP="000A3849">
      <w:pPr>
        <w:pStyle w:val="SOWSubL1-ASDEFCON"/>
      </w:pPr>
      <w:r>
        <w:t>conclusions and recommendations;</w:t>
      </w:r>
    </w:p>
    <w:p w14:paraId="5AD5D647" w14:textId="77777777" w:rsidR="00B34CA3" w:rsidRDefault="00B34CA3" w:rsidP="000A3849">
      <w:pPr>
        <w:pStyle w:val="SOWSubL1-ASDEFCON"/>
      </w:pPr>
      <w:r>
        <w:t>supporting data; and</w:t>
      </w:r>
    </w:p>
    <w:p w14:paraId="588A412D" w14:textId="77777777" w:rsidR="00B34CA3" w:rsidRDefault="00B34CA3" w:rsidP="000A3849">
      <w:pPr>
        <w:pStyle w:val="SOWSubL1-ASDEFCON"/>
      </w:pPr>
      <w:r>
        <w:t>the source of supply, cost and delivery lead-time for any proposed additional Stock</w:t>
      </w:r>
      <w:r w:rsidR="00AE06BF">
        <w:t xml:space="preserve"> Items</w:t>
      </w:r>
      <w:r>
        <w:t xml:space="preserve">, including whether or not the </w:t>
      </w:r>
      <w:r w:rsidR="00AE06BF">
        <w:t>Stock I</w:t>
      </w:r>
      <w:r>
        <w:t>tems are already Codified.</w:t>
      </w:r>
    </w:p>
    <w:p w14:paraId="4AF33DF4" w14:textId="0DD30AD0" w:rsidR="00B34CA3" w:rsidRDefault="00B34CA3" w:rsidP="000A3849">
      <w:pPr>
        <w:pStyle w:val="SOWTL4-ASDEFCON"/>
      </w:pPr>
      <w:bookmarkStart w:id="18" w:name="_Ref42351804"/>
      <w:r>
        <w:t xml:space="preserve">Should the Commonwealth Representative assess </w:t>
      </w:r>
      <w:r w:rsidR="000A091C">
        <w:t xml:space="preserve">the report provided in accordance with clause </w:t>
      </w:r>
      <w:r w:rsidR="000A091C">
        <w:fldChar w:fldCharType="begin"/>
      </w:r>
      <w:r w:rsidR="000A091C">
        <w:instrText xml:space="preserve"> REF _Ref41281943 \r \h </w:instrText>
      </w:r>
      <w:r w:rsidR="000A091C">
        <w:fldChar w:fldCharType="separate"/>
      </w:r>
      <w:r w:rsidR="00326A62">
        <w:t>6.2.2.11</w:t>
      </w:r>
      <w:r w:rsidR="000A091C">
        <w:fldChar w:fldCharType="end"/>
      </w:r>
      <w:r w:rsidR="000A091C">
        <w:t xml:space="preserve"> </w:t>
      </w:r>
      <w:r>
        <w:t xml:space="preserve">and </w:t>
      </w:r>
      <w:r w:rsidR="001413B6">
        <w:t xml:space="preserve">determine or </w:t>
      </w:r>
      <w:r>
        <w:t xml:space="preserve">agree that additional </w:t>
      </w:r>
      <w:r w:rsidR="000A091C">
        <w:t>Stock Items</w:t>
      </w:r>
      <w:r>
        <w:t xml:space="preserve"> are required, the Commonwealth Representative and the Contractor shall negotiate as to the reasonable quantity of additional Stock </w:t>
      </w:r>
      <w:r w:rsidR="00AE06BF">
        <w:t>I</w:t>
      </w:r>
      <w:r>
        <w:t>tems to be provided.</w:t>
      </w:r>
      <w:bookmarkEnd w:id="18"/>
    </w:p>
    <w:p w14:paraId="709C94FA" w14:textId="51B07B76" w:rsidR="00B34CA3" w:rsidRDefault="00B34CA3" w:rsidP="000A3849">
      <w:pPr>
        <w:pStyle w:val="SOWTL4-ASDEFCON"/>
      </w:pPr>
      <w:r>
        <w:t xml:space="preserve">If the agreement provided pursuant to clause </w:t>
      </w:r>
      <w:r>
        <w:fldChar w:fldCharType="begin"/>
      </w:r>
      <w:r>
        <w:instrText xml:space="preserve"> REF _Ref42351804 \r \h </w:instrText>
      </w:r>
      <w:r>
        <w:fldChar w:fldCharType="separate"/>
      </w:r>
      <w:r w:rsidR="00326A62">
        <w:t>6.2.2.12</w:t>
      </w:r>
      <w:r>
        <w:fldChar w:fldCharType="end"/>
      </w:r>
      <w:r>
        <w:t xml:space="preserve"> results in a change to the Contract, the Contractor shall raise a Contract </w:t>
      </w:r>
      <w:r w:rsidR="005D2ECB">
        <w:t xml:space="preserve">Change Proposal </w:t>
      </w:r>
      <w:r>
        <w:t xml:space="preserve">in accordance with clause </w:t>
      </w:r>
      <w:r w:rsidR="006A22F9">
        <w:t>11.1</w:t>
      </w:r>
      <w:r>
        <w:t xml:space="preserve"> of the conditions of contract.</w:t>
      </w:r>
    </w:p>
    <w:p w14:paraId="420C24C5" w14:textId="77777777" w:rsidR="009C5437" w:rsidRDefault="009C5437" w:rsidP="000A3849">
      <w:pPr>
        <w:pStyle w:val="NoteToDrafters-ASDEFCON"/>
      </w:pPr>
      <w:r>
        <w:t xml:space="preserve">Note to drafters:  Amend or delete the following note to reflect the DSDs in the </w:t>
      </w:r>
      <w:r w:rsidR="005603B0">
        <w:t xml:space="preserve">draft </w:t>
      </w:r>
      <w:r>
        <w:t>Contract.</w:t>
      </w:r>
    </w:p>
    <w:p w14:paraId="66EB6D69" w14:textId="6FCA76B7" w:rsidR="00B34CA3" w:rsidRDefault="00B34CA3" w:rsidP="00F67A58">
      <w:pPr>
        <w:pStyle w:val="Note-ASDEFCON"/>
      </w:pPr>
      <w:r>
        <w:t xml:space="preserve">Note:  </w:t>
      </w:r>
      <w:r w:rsidR="006B52E2">
        <w:t>The p</w:t>
      </w:r>
      <w:r>
        <w:t xml:space="preserve">rocurement of Stock </w:t>
      </w:r>
      <w:r w:rsidR="00AE06BF">
        <w:t>I</w:t>
      </w:r>
      <w:r>
        <w:t xml:space="preserve">tems is covered under </w:t>
      </w:r>
      <w:r w:rsidR="00512830">
        <w:t>DSD-SUP-SERV</w:t>
      </w:r>
      <w:r w:rsidR="006B52E2">
        <w:t xml:space="preserve"> and</w:t>
      </w:r>
      <w:r w:rsidR="00512830">
        <w:t xml:space="preserve"> </w:t>
      </w:r>
      <w:r>
        <w:t>DSD-SUP-PROC.</w:t>
      </w:r>
    </w:p>
    <w:p w14:paraId="70D138CC" w14:textId="77777777" w:rsidR="00B34CA3" w:rsidRDefault="00B34CA3" w:rsidP="00F67A58">
      <w:pPr>
        <w:pStyle w:val="SOWHL3-ASDEFCON"/>
      </w:pPr>
      <w:bookmarkStart w:id="19" w:name="_Ref232671982"/>
      <w:r>
        <w:t>Codification</w:t>
      </w:r>
      <w:bookmarkEnd w:id="19"/>
    </w:p>
    <w:p w14:paraId="27363135" w14:textId="45394A15" w:rsidR="00B059E5" w:rsidRDefault="00B34CA3" w:rsidP="000A3849">
      <w:pPr>
        <w:pStyle w:val="SOWTL4-ASDEFCON"/>
      </w:pPr>
      <w:r>
        <w:t xml:space="preserve">The Contractor shall </w:t>
      </w:r>
      <w:r w:rsidR="00B059E5">
        <w:t xml:space="preserve">develop and update </w:t>
      </w:r>
      <w:r>
        <w:t>Codification Data, in accordance with CDRL Line Number SUP</w:t>
      </w:r>
      <w:r>
        <w:noBreakHyphen/>
        <w:t>200</w:t>
      </w:r>
      <w:r w:rsidR="00B059E5">
        <w:t>:</w:t>
      </w:r>
    </w:p>
    <w:p w14:paraId="257CDA47" w14:textId="3A294D7C" w:rsidR="00B34CA3" w:rsidRDefault="00DB2349" w:rsidP="006F026A">
      <w:pPr>
        <w:pStyle w:val="SOWSubL1-ASDEFCON"/>
      </w:pPr>
      <w:r>
        <w:t xml:space="preserve">for </w:t>
      </w:r>
      <w:r w:rsidR="00B34CA3">
        <w:t xml:space="preserve">all Commonwealth-owned Stock </w:t>
      </w:r>
      <w:r w:rsidR="00AE06BF">
        <w:t>I</w:t>
      </w:r>
      <w:r w:rsidR="00B34CA3">
        <w:t>tems that are newly introduced under the Contract</w:t>
      </w:r>
      <w:r w:rsidR="00B059E5">
        <w:t>; and</w:t>
      </w:r>
    </w:p>
    <w:p w14:paraId="41CEAC7C" w14:textId="613F2493" w:rsidR="00B34CA3" w:rsidRDefault="00B34CA3" w:rsidP="006F026A">
      <w:pPr>
        <w:pStyle w:val="SOWSubL1-ASDEFCON"/>
      </w:pPr>
      <w:r>
        <w:t xml:space="preserve">to address any errors or changes in Codification Data for Stock </w:t>
      </w:r>
      <w:r w:rsidR="00AE06BF">
        <w:t>I</w:t>
      </w:r>
      <w:r>
        <w:t>tems that are already codified.</w:t>
      </w:r>
    </w:p>
    <w:p w14:paraId="09264361" w14:textId="41DBEE5B" w:rsidR="00B059E5" w:rsidRDefault="00B059E5" w:rsidP="000A3849">
      <w:pPr>
        <w:pStyle w:val="SOWTL4-ASDEFCON"/>
      </w:pPr>
      <w:bookmarkStart w:id="20" w:name="_Ref168382089"/>
      <w:r w:rsidRPr="00C75844">
        <w:t>The Contractor shall deliver</w:t>
      </w:r>
      <w:r>
        <w:t>, or shall ensure the delivery of,</w:t>
      </w:r>
      <w:r w:rsidRPr="00C75844">
        <w:t xml:space="preserve"> Codification Data to the delivery location speci</w:t>
      </w:r>
      <w:r>
        <w:t xml:space="preserve">fied in CDRL Line Number </w:t>
      </w:r>
      <w:r w:rsidR="00DB2349">
        <w:t>SUP</w:t>
      </w:r>
      <w:r>
        <w:noBreakHyphen/>
        <w:t>20</w:t>
      </w:r>
      <w:r w:rsidRPr="00C75844">
        <w:t>0, unless another delivery location is agreed in writing between the parties</w:t>
      </w:r>
      <w:r>
        <w:t>.</w:t>
      </w:r>
      <w:bookmarkEnd w:id="20"/>
    </w:p>
    <w:p w14:paraId="30BBF0F5" w14:textId="77777777" w:rsidR="00B34CA3" w:rsidRDefault="00B34CA3" w:rsidP="000A3849">
      <w:pPr>
        <w:pStyle w:val="NoteToDrafters-ASDEFCON"/>
      </w:pPr>
      <w:r>
        <w:t>Note to drafters:  Delete the following clause if not required</w:t>
      </w:r>
      <w:r w:rsidR="00393579">
        <w:t>,</w:t>
      </w:r>
      <w:r>
        <w:t xml:space="preserve"> and replace with </w:t>
      </w:r>
      <w:r w:rsidR="00393579">
        <w:t>‘</w:t>
      </w:r>
      <w:r>
        <w:t xml:space="preserve">Not </w:t>
      </w:r>
      <w:r w:rsidR="00214A03">
        <w:t>used</w:t>
      </w:r>
      <w:r w:rsidR="00393579">
        <w:t>’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0"/>
      </w:tblGrid>
      <w:tr w:rsidR="006F026A" w14:paraId="544CD2F8" w14:textId="77777777" w:rsidTr="006F026A">
        <w:tc>
          <w:tcPr>
            <w:tcW w:w="9070" w:type="dxa"/>
            <w:shd w:val="clear" w:color="auto" w:fill="auto"/>
          </w:tcPr>
          <w:p w14:paraId="22465547" w14:textId="43C72BBD" w:rsidR="006F026A" w:rsidRDefault="006F026A" w:rsidP="006F026A">
            <w:pPr>
              <w:pStyle w:val="ASDEFCONOption"/>
            </w:pPr>
            <w:r>
              <w:t>Option: Include clause for Codification of Contractor-owned Stock Items.</w:t>
            </w:r>
          </w:p>
          <w:p w14:paraId="1C35BAD2" w14:textId="1312DE78" w:rsidR="006F026A" w:rsidRDefault="006F026A" w:rsidP="006F026A">
            <w:pPr>
              <w:pStyle w:val="SOWTL4-ASDEFCON"/>
            </w:pPr>
            <w:bookmarkStart w:id="21" w:name="_Ref125091720"/>
            <w:r>
              <w:t>Unless otherwise agreed by the Commonwealth Representative, the Contractor shall provide Codification Data, in accordance with CDRL Line Number SUP</w:t>
            </w:r>
            <w:r>
              <w:noBreakHyphen/>
              <w:t>200, for all Contractor-owned Stock Items that are newly introduced under the Contract and that could reasonably be expected to utilise the Defence Supply Chain for their Distribution, including during periods of Surge.</w:t>
            </w:r>
            <w:bookmarkEnd w:id="21"/>
          </w:p>
        </w:tc>
      </w:tr>
    </w:tbl>
    <w:p w14:paraId="0D50D4FB" w14:textId="77777777" w:rsidR="00BF575F" w:rsidRDefault="00B059E5" w:rsidP="006F026A">
      <w:pPr>
        <w:pStyle w:val="SOWTL4-ASDEFCON"/>
      </w:pPr>
      <w:r w:rsidRPr="00C75844">
        <w:t>The Contractor acknowledges that Codification Data will be retained by the Australian National Codification Bureau (NCB) and may be retained by other NCBs, for Codification and associated NCB functions</w:t>
      </w:r>
      <w:r>
        <w:t>.</w:t>
      </w:r>
    </w:p>
    <w:p w14:paraId="08FE557E" w14:textId="4D428E10" w:rsidR="00B059E5" w:rsidRPr="00BF575F" w:rsidRDefault="00B059E5" w:rsidP="006F026A">
      <w:pPr>
        <w:pStyle w:val="SOWTL4-ASDEFCON"/>
      </w:pPr>
      <w:r w:rsidRPr="00BF575F">
        <w:t>If elements of Codification Data are provided to the Commonwealth:</w:t>
      </w:r>
    </w:p>
    <w:p w14:paraId="20228516" w14:textId="341EE647" w:rsidR="00B059E5" w:rsidRPr="00C75844" w:rsidRDefault="00B059E5" w:rsidP="00B059E5">
      <w:pPr>
        <w:pStyle w:val="SOWSubL1-ASDEFCON"/>
      </w:pPr>
      <w:r w:rsidRPr="00C75844">
        <w:t xml:space="preserve">only for the purpose of Codification, those elements of Codification Data will only be used in accordance with this clause </w:t>
      </w:r>
      <w:r>
        <w:fldChar w:fldCharType="begin"/>
      </w:r>
      <w:r>
        <w:instrText xml:space="preserve"> REF _Ref232671982 \r \h </w:instrText>
      </w:r>
      <w:r>
        <w:fldChar w:fldCharType="separate"/>
      </w:r>
      <w:r w:rsidR="00326A62">
        <w:t>6.2.3</w:t>
      </w:r>
      <w:r>
        <w:fldChar w:fldCharType="end"/>
      </w:r>
      <w:r w:rsidRPr="00C75844">
        <w:t xml:space="preserve">; </w:t>
      </w:r>
      <w:r>
        <w:t>or</w:t>
      </w:r>
    </w:p>
    <w:p w14:paraId="2884620A" w14:textId="414705D3" w:rsidR="00B059E5" w:rsidRDefault="00B059E5" w:rsidP="00B059E5">
      <w:pPr>
        <w:pStyle w:val="SOWSubL1-ASDEFCON"/>
      </w:pPr>
      <w:r w:rsidRPr="00C75844">
        <w:t xml:space="preserve">for a purpose that is in addition to Codification, those elements of Codification Data will be subject to the requirements of clause 5 of the COC and this clause </w:t>
      </w:r>
      <w:r>
        <w:fldChar w:fldCharType="begin"/>
      </w:r>
      <w:r>
        <w:instrText xml:space="preserve"> REF _Ref232671982 \r \h </w:instrText>
      </w:r>
      <w:r>
        <w:fldChar w:fldCharType="separate"/>
      </w:r>
      <w:r w:rsidR="00326A62">
        <w:t>6.2.3</w:t>
      </w:r>
      <w:r>
        <w:fldChar w:fldCharType="end"/>
      </w:r>
      <w:r>
        <w:t>.</w:t>
      </w:r>
    </w:p>
    <w:p w14:paraId="3FBC9474" w14:textId="7B5ADD2C" w:rsidR="00DB2349" w:rsidRDefault="00DB2349" w:rsidP="00DB2349">
      <w:pPr>
        <w:pStyle w:val="SOWTL4-ASDEFCON"/>
      </w:pPr>
      <w:r w:rsidRPr="00DB2349">
        <w:t xml:space="preserve">The Contractor shall include the relevant terms of this clause </w:t>
      </w:r>
      <w:r>
        <w:fldChar w:fldCharType="begin"/>
      </w:r>
      <w:r>
        <w:instrText xml:space="preserve"> REF _Ref232671982 \r \h </w:instrText>
      </w:r>
      <w:r>
        <w:fldChar w:fldCharType="separate"/>
      </w:r>
      <w:r w:rsidR="00326A62">
        <w:t>6.2.3</w:t>
      </w:r>
      <w:r>
        <w:fldChar w:fldCharType="end"/>
      </w:r>
      <w:r w:rsidRPr="00DB2349">
        <w:t xml:space="preserve"> in all </w:t>
      </w:r>
      <w:r w:rsidR="003B5D0A">
        <w:t xml:space="preserve">applicable </w:t>
      </w:r>
      <w:r w:rsidRPr="00DB2349">
        <w:t xml:space="preserve">Subcontracts to ensure the provision of Codification Data to the </w:t>
      </w:r>
      <w:r w:rsidR="003B5D0A">
        <w:t xml:space="preserve">Australian </w:t>
      </w:r>
      <w:r w:rsidRPr="00DB2349">
        <w:t>and other NCBs</w:t>
      </w:r>
      <w:r>
        <w:t>.</w:t>
      </w:r>
    </w:p>
    <w:p w14:paraId="686E113F" w14:textId="77777777" w:rsidR="00B34CA3" w:rsidRDefault="00B34CA3" w:rsidP="00F67A58">
      <w:pPr>
        <w:pStyle w:val="SOWHL3-ASDEFCON"/>
      </w:pPr>
      <w:bookmarkStart w:id="22" w:name="_Ref232671996"/>
      <w:r>
        <w:t>Cataloguing</w:t>
      </w:r>
      <w:bookmarkEnd w:id="22"/>
    </w:p>
    <w:p w14:paraId="61988A75" w14:textId="7B9F5D21" w:rsidR="00B34CA3" w:rsidRDefault="00B34CA3" w:rsidP="000A3849">
      <w:pPr>
        <w:pStyle w:val="NoteToDrafters-ASDEFCON"/>
      </w:pPr>
      <w:r>
        <w:t xml:space="preserve">Note to drafters:  If </w:t>
      </w:r>
      <w:r w:rsidR="00664503">
        <w:t>Cataloguing</w:t>
      </w:r>
      <w:r w:rsidR="000B31D3">
        <w:t xml:space="preserve"> </w:t>
      </w:r>
      <w:r>
        <w:t>Services are not required</w:t>
      </w:r>
      <w:r w:rsidR="000B31D3">
        <w:t xml:space="preserve"> (</w:t>
      </w:r>
      <w:r w:rsidR="008550E5">
        <w:t>i</w:t>
      </w:r>
      <w:r w:rsidR="000B31D3">
        <w:t xml:space="preserve">e, </w:t>
      </w:r>
      <w:r w:rsidR="00D13B1D">
        <w:t xml:space="preserve">data collection and Cataloguing </w:t>
      </w:r>
      <w:r w:rsidR="000B31D3">
        <w:t xml:space="preserve">will be performed by </w:t>
      </w:r>
      <w:r w:rsidR="0060375D">
        <w:t>Defence</w:t>
      </w:r>
      <w:r w:rsidR="000B31D3">
        <w:t>)</w:t>
      </w:r>
      <w:r>
        <w:t xml:space="preserve">, </w:t>
      </w:r>
      <w:r w:rsidR="0060375D">
        <w:t xml:space="preserve">replace </w:t>
      </w:r>
      <w:r w:rsidR="00F673D3">
        <w:t xml:space="preserve">both of </w:t>
      </w:r>
      <w:r>
        <w:t xml:space="preserve">the following </w:t>
      </w:r>
      <w:r w:rsidR="00F673D3">
        <w:t xml:space="preserve">options </w:t>
      </w:r>
      <w:r>
        <w:t>with</w:t>
      </w:r>
      <w:r w:rsidR="000B31D3">
        <w:t xml:space="preserve"> a single</w:t>
      </w:r>
      <w:r>
        <w:t xml:space="preserve"> ‘Not </w:t>
      </w:r>
      <w:r w:rsidR="00214A03">
        <w:t>used’</w:t>
      </w:r>
      <w:r>
        <w:t>.</w:t>
      </w:r>
    </w:p>
    <w:p w14:paraId="32713743" w14:textId="054009E8" w:rsidR="00B028BF" w:rsidRDefault="00D13B1D" w:rsidP="000A3849">
      <w:pPr>
        <w:pStyle w:val="NoteToDrafters-ASDEFCON"/>
      </w:pPr>
      <w:r>
        <w:t>If the Contractor will be required to use ERP for Cataloguing Services (subject to access being permitted in the future), t</w:t>
      </w:r>
      <w:r w:rsidR="00B028BF">
        <w:t xml:space="preserve">he following note to tenderers </w:t>
      </w:r>
      <w:r w:rsidR="00C66998">
        <w:t>should be included if the request</w:t>
      </w:r>
      <w:r w:rsidR="00B028BF">
        <w:t xml:space="preserve"> for tenders </w:t>
      </w:r>
      <w:r w:rsidR="00C66998">
        <w:t xml:space="preserve">will be </w:t>
      </w:r>
      <w:r w:rsidR="00B028BF">
        <w:t xml:space="preserve">released before </w:t>
      </w:r>
      <w:r w:rsidR="00EF7105">
        <w:t xml:space="preserve">related </w:t>
      </w:r>
      <w:r w:rsidR="006C1513">
        <w:t>SCM and</w:t>
      </w:r>
      <w:r w:rsidR="00EF7105">
        <w:t xml:space="preserve"> </w:t>
      </w:r>
      <w:r w:rsidR="00C66998">
        <w:t>materiel master data processes have been finalised</w:t>
      </w:r>
      <w:r w:rsidR="00B028BF">
        <w:t xml:space="preserve">.  </w:t>
      </w:r>
      <w:r w:rsidR="00C66998">
        <w:t>Otherwise</w:t>
      </w:r>
      <w:r>
        <w:t>, Option B will not be available and</w:t>
      </w:r>
      <w:r w:rsidR="00C66998">
        <w:t xml:space="preserve"> the note to tenderers </w:t>
      </w:r>
      <w:r>
        <w:t>should</w:t>
      </w:r>
      <w:r w:rsidR="00C66998">
        <w:t xml:space="preserve"> be deleted</w:t>
      </w:r>
      <w:r w:rsidR="00B028BF">
        <w:t>.</w:t>
      </w:r>
      <w:r w:rsidR="006C1513">
        <w:t xml:space="preserve">  For Option A, drafters should check for available ERP enterprise data exchange standards.</w:t>
      </w:r>
    </w:p>
    <w:p w14:paraId="15902F14" w14:textId="16737445" w:rsidR="00DF7186" w:rsidRDefault="00DF7186" w:rsidP="00A2646E">
      <w:pPr>
        <w:pStyle w:val="NoteToTenderers-ASDEFCON"/>
        <w:rPr>
          <w:lang w:eastAsia="en-US"/>
        </w:rPr>
      </w:pPr>
      <w:r>
        <w:t xml:space="preserve">Note to tenderers:  </w:t>
      </w:r>
      <w:r w:rsidR="00B028BF">
        <w:t>T</w:t>
      </w:r>
      <w:r>
        <w:t xml:space="preserve">he Defence Enterprise Resource Planning </w:t>
      </w:r>
      <w:r w:rsidR="005D2ECB">
        <w:t xml:space="preserve">Solution </w:t>
      </w:r>
      <w:r>
        <w:t xml:space="preserve">(ERP) </w:t>
      </w:r>
      <w:r w:rsidR="00EF7105">
        <w:t>ha</w:t>
      </w:r>
      <w:r w:rsidR="005D2ECB">
        <w:t xml:space="preserve">s </w:t>
      </w:r>
      <w:r>
        <w:t>replac</w:t>
      </w:r>
      <w:r w:rsidR="00EF7105">
        <w:t>ed</w:t>
      </w:r>
      <w:r w:rsidR="00B028BF">
        <w:t xml:space="preserve"> </w:t>
      </w:r>
      <w:r w:rsidR="00EF7105">
        <w:t>previous</w:t>
      </w:r>
      <w:r>
        <w:t xml:space="preserve"> information systems</w:t>
      </w:r>
      <w:r w:rsidR="00EF7105">
        <w:t xml:space="preserve"> used for</w:t>
      </w:r>
      <w:r w:rsidR="008F0488">
        <w:t xml:space="preserve"> </w:t>
      </w:r>
      <w:r w:rsidR="003E79C6">
        <w:t xml:space="preserve">Supply Chain Management (SCM) </w:t>
      </w:r>
      <w:r w:rsidR="00EF7105">
        <w:t>processes.</w:t>
      </w:r>
      <w:r w:rsidR="008F0488" w:rsidRPr="0031620C">
        <w:t xml:space="preserve"> </w:t>
      </w:r>
      <w:r w:rsidR="00EF7105">
        <w:t xml:space="preserve"> H</w:t>
      </w:r>
      <w:r w:rsidR="008550E5">
        <w:t>owever</w:t>
      </w:r>
      <w:r w:rsidR="008F0488">
        <w:t xml:space="preserve">, </w:t>
      </w:r>
      <w:r w:rsidR="00EF7105">
        <w:t>future</w:t>
      </w:r>
      <w:r w:rsidR="008F0488">
        <w:t xml:space="preserve"> ERP release</w:t>
      </w:r>
      <w:r w:rsidR="00EF7105">
        <w:t>s may introduce further change</w:t>
      </w:r>
      <w:r w:rsidR="008F0488">
        <w:t>.</w:t>
      </w:r>
      <w:r w:rsidR="00C66998">
        <w:t xml:space="preserve">  </w:t>
      </w:r>
      <w:r w:rsidR="008F0488">
        <w:t xml:space="preserve">As a result, changes </w:t>
      </w:r>
      <w:r>
        <w:t xml:space="preserve">to </w:t>
      </w:r>
      <w:r w:rsidR="008F0488">
        <w:t xml:space="preserve">SCM </w:t>
      </w:r>
      <w:r w:rsidR="00EF7105">
        <w:t>processes</w:t>
      </w:r>
      <w:r w:rsidR="008F0488">
        <w:t xml:space="preserve"> </w:t>
      </w:r>
      <w:r w:rsidR="00EF7105">
        <w:t>for</w:t>
      </w:r>
      <w:r w:rsidR="008F0488">
        <w:t xml:space="preserve"> </w:t>
      </w:r>
      <w:r w:rsidR="003E79C6">
        <w:t xml:space="preserve">master </w:t>
      </w:r>
      <w:r w:rsidR="008F0488">
        <w:t xml:space="preserve">data </w:t>
      </w:r>
      <w:r w:rsidR="00EF7105">
        <w:t>and</w:t>
      </w:r>
      <w:r w:rsidR="003E79C6">
        <w:t xml:space="preserve"> </w:t>
      </w:r>
      <w:r w:rsidR="008F0488">
        <w:t>Cataloguing</w:t>
      </w:r>
      <w:r>
        <w:t xml:space="preserve"> </w:t>
      </w:r>
      <w:r w:rsidR="00A65CD1">
        <w:t>may</w:t>
      </w:r>
      <w:r w:rsidR="00A65CD1" w:rsidRPr="00E14D2E">
        <w:t xml:space="preserve"> </w:t>
      </w:r>
      <w:r w:rsidRPr="00E14D2E">
        <w:t xml:space="preserve">be </w:t>
      </w:r>
      <w:r>
        <w:t xml:space="preserve">included </w:t>
      </w:r>
      <w:r w:rsidR="00EF7105">
        <w:t>during</w:t>
      </w:r>
      <w:r w:rsidR="00EF7105" w:rsidRPr="00E14D2E">
        <w:t xml:space="preserve"> </w:t>
      </w:r>
      <w:r w:rsidRPr="00E14D2E">
        <w:t>negotiations for any resultant Contract</w:t>
      </w:r>
      <w:r>
        <w:t xml:space="preserve">.  If </w:t>
      </w:r>
      <w:r w:rsidR="00EF7105">
        <w:t xml:space="preserve">all </w:t>
      </w:r>
      <w:r w:rsidR="009A33B3">
        <w:t>ERP-</w:t>
      </w:r>
      <w:r w:rsidR="00EF7105">
        <w:t>related</w:t>
      </w:r>
      <w:r w:rsidR="003E79C6">
        <w:t xml:space="preserve"> </w:t>
      </w:r>
      <w:r w:rsidR="009A33B3">
        <w:t>changes have not been implemented by</w:t>
      </w:r>
      <w:r>
        <w:t xml:space="preserve"> </w:t>
      </w:r>
      <w:r w:rsidR="00A65CD1">
        <w:t xml:space="preserve">the </w:t>
      </w:r>
      <w:r>
        <w:t>E</w:t>
      </w:r>
      <w:r w:rsidR="00A65CD1">
        <w:t xml:space="preserve">ffective </w:t>
      </w:r>
      <w:r>
        <w:t>D</w:t>
      </w:r>
      <w:r w:rsidR="00A65CD1">
        <w:t>ate</w:t>
      </w:r>
      <w:r>
        <w:t xml:space="preserve">, then </w:t>
      </w:r>
      <w:r w:rsidR="009A33B3">
        <w:t>one or more</w:t>
      </w:r>
      <w:r>
        <w:t xml:space="preserve"> CCP </w:t>
      </w:r>
      <w:r w:rsidR="009A33B3">
        <w:t xml:space="preserve">may </w:t>
      </w:r>
      <w:r>
        <w:t>be required</w:t>
      </w:r>
      <w:r w:rsidR="009A33B3">
        <w:t xml:space="preserve"> for future releases of ERP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6B5958" w14:paraId="4AF9AE54" w14:textId="77777777" w:rsidTr="006B5958">
        <w:tc>
          <w:tcPr>
            <w:tcW w:w="9286" w:type="dxa"/>
            <w:shd w:val="clear" w:color="auto" w:fill="auto"/>
          </w:tcPr>
          <w:p w14:paraId="34048BE9" w14:textId="7D0C4D66" w:rsidR="006B5958" w:rsidRPr="00663844" w:rsidRDefault="006B5958" w:rsidP="00FF5F41">
            <w:pPr>
              <w:pStyle w:val="ASDEFCONOption"/>
              <w:keepNext w:val="0"/>
            </w:pPr>
            <w:r w:rsidRPr="00663844">
              <w:t xml:space="preserve">Option </w:t>
            </w:r>
            <w:r>
              <w:t>A</w:t>
            </w:r>
            <w:r w:rsidRPr="00663844">
              <w:t>:</w:t>
            </w:r>
            <w:r w:rsidR="003A5EC1">
              <w:t xml:space="preserve"> </w:t>
            </w:r>
            <w:r w:rsidRPr="00663844">
              <w:t xml:space="preserve"> </w:t>
            </w:r>
            <w:r w:rsidR="003E79C6">
              <w:t>Include if</w:t>
            </w:r>
            <w:r>
              <w:t xml:space="preserve"> the </w:t>
            </w:r>
            <w:r w:rsidRPr="00663844">
              <w:t xml:space="preserve">Contractor </w:t>
            </w:r>
            <w:r w:rsidR="003E79C6">
              <w:t xml:space="preserve">will </w:t>
            </w:r>
            <w:r w:rsidRPr="00663844">
              <w:t xml:space="preserve">provide Cataloguing for entry into </w:t>
            </w:r>
            <w:r w:rsidR="003E79C6">
              <w:t>ERP</w:t>
            </w:r>
            <w:r w:rsidR="003E79C6" w:rsidRPr="00663844">
              <w:t xml:space="preserve"> </w:t>
            </w:r>
            <w:r w:rsidRPr="00663844">
              <w:t xml:space="preserve">by </w:t>
            </w:r>
            <w:r w:rsidR="0060375D">
              <w:t>Defence</w:t>
            </w:r>
            <w:r w:rsidR="0060375D" w:rsidRPr="00663844">
              <w:t xml:space="preserve"> </w:t>
            </w:r>
            <w:r>
              <w:t>staff</w:t>
            </w:r>
            <w:r w:rsidRPr="00663844">
              <w:t>.</w:t>
            </w:r>
          </w:p>
          <w:p w14:paraId="2D784895" w14:textId="295D218D" w:rsidR="006B5958" w:rsidRDefault="006B5958" w:rsidP="006B5958">
            <w:pPr>
              <w:pStyle w:val="SOWTL4-ASDEFCON"/>
            </w:pPr>
            <w:r>
              <w:t>The Contractor shall develop and provide to the Commonwealth Representative, for all Commonwealth-owned Stock Items that are introduced under the Contract,</w:t>
            </w:r>
            <w:r w:rsidRPr="00433D52">
              <w:t xml:space="preserve"> </w:t>
            </w:r>
            <w:r w:rsidR="00D86EFF" w:rsidRPr="009A33B3">
              <w:t xml:space="preserve">materiel master data </w:t>
            </w:r>
            <w:r>
              <w:t xml:space="preserve">in the format </w:t>
            </w:r>
            <w:r w:rsidR="00D86EFF">
              <w:t xml:space="preserve">required </w:t>
            </w:r>
            <w:r>
              <w:t xml:space="preserve">by </w:t>
            </w:r>
            <w:r w:rsidR="00D86EFF">
              <w:fldChar w:fldCharType="begin">
                <w:ffData>
                  <w:name w:val="Text9"/>
                  <w:enabled/>
                  <w:calcOnExit w:val="0"/>
                  <w:textInput>
                    <w:default w:val="[…INSERT NAME OF ERP INTERFACE DEVELOPMENT SPECIFICATION…]"/>
                  </w:textInput>
                </w:ffData>
              </w:fldChar>
            </w:r>
            <w:r w:rsidR="00D86EFF">
              <w:instrText xml:space="preserve"> FORMTEXT </w:instrText>
            </w:r>
            <w:r w:rsidR="00D86EFF">
              <w:fldChar w:fldCharType="separate"/>
            </w:r>
            <w:r w:rsidR="00326A62">
              <w:rPr>
                <w:noProof/>
              </w:rPr>
              <w:t>[…INSERT NAME OF ERP INTERFACE DEVELOPMENT SPECIFICATION…]</w:t>
            </w:r>
            <w:r w:rsidR="00D86EFF">
              <w:fldChar w:fldCharType="end"/>
            </w:r>
            <w:r>
              <w:t>.</w:t>
            </w:r>
          </w:p>
          <w:p w14:paraId="7A8534EC" w14:textId="5B7BB71D" w:rsidR="006B5958" w:rsidRDefault="006B5958" w:rsidP="006B5958">
            <w:pPr>
              <w:pStyle w:val="SOWTL4-ASDEFCON"/>
            </w:pPr>
            <w:r>
              <w:t xml:space="preserve">When the Contractor identifies an error or other requirement to change </w:t>
            </w:r>
            <w:r w:rsidR="00D86EFF" w:rsidRPr="00BB3567">
              <w:t xml:space="preserve">materiel master data </w:t>
            </w:r>
            <w:r>
              <w:t>for a Product Being Supported, or</w:t>
            </w:r>
            <w:r w:rsidRPr="00832B53">
              <w:t xml:space="preserve"> </w:t>
            </w:r>
            <w:r>
              <w:t xml:space="preserve">when otherwise requested by the Commonwealth Representative, the Contractor shall provide an update to the </w:t>
            </w:r>
            <w:r w:rsidR="00D86EFF" w:rsidRPr="00BB3567">
              <w:t xml:space="preserve">materiel master data </w:t>
            </w:r>
            <w:r>
              <w:t xml:space="preserve">to the Commonwealth Representative, in the format </w:t>
            </w:r>
            <w:r w:rsidR="00D86EFF">
              <w:t xml:space="preserve">required by </w:t>
            </w:r>
            <w:r w:rsidR="00D86EFF">
              <w:fldChar w:fldCharType="begin">
                <w:ffData>
                  <w:name w:val="Text9"/>
                  <w:enabled/>
                  <w:calcOnExit w:val="0"/>
                  <w:textInput>
                    <w:default w:val="[…INSERT NAME OF ERP INTERFACE DEVELOPMENT SPECIFICATION…]"/>
                  </w:textInput>
                </w:ffData>
              </w:fldChar>
            </w:r>
            <w:r w:rsidR="00D86EFF">
              <w:instrText xml:space="preserve"> FORMTEXT </w:instrText>
            </w:r>
            <w:r w:rsidR="00D86EFF">
              <w:fldChar w:fldCharType="separate"/>
            </w:r>
            <w:r w:rsidR="00326A62">
              <w:rPr>
                <w:noProof/>
              </w:rPr>
              <w:t>[…INSERT NAME OF ERP INTERFACE DEVELOPMENT SPECIFICATION…]</w:t>
            </w:r>
            <w:r w:rsidR="00D86EFF">
              <w:fldChar w:fldCharType="end"/>
            </w:r>
            <w:r>
              <w:t>.</w:t>
            </w:r>
          </w:p>
          <w:p w14:paraId="634C35CC" w14:textId="3B5C5BE9" w:rsidR="006B5958" w:rsidRPr="00663844" w:rsidRDefault="006B5958" w:rsidP="00F67A58">
            <w:pPr>
              <w:pStyle w:val="ASDEFCONOption"/>
            </w:pPr>
            <w:r w:rsidRPr="00663844">
              <w:t xml:space="preserve">Option </w:t>
            </w:r>
            <w:r>
              <w:t>B</w:t>
            </w:r>
            <w:r w:rsidRPr="00663844">
              <w:t>:</w:t>
            </w:r>
            <w:r w:rsidR="003A5EC1">
              <w:t xml:space="preserve"> </w:t>
            </w:r>
            <w:r w:rsidRPr="00663844">
              <w:t xml:space="preserve"> </w:t>
            </w:r>
            <w:r>
              <w:t xml:space="preserve">For when the </w:t>
            </w:r>
            <w:r w:rsidRPr="00663844">
              <w:t xml:space="preserve">Contractor </w:t>
            </w:r>
            <w:r w:rsidR="003E79C6">
              <w:t xml:space="preserve">will </w:t>
            </w:r>
            <w:r>
              <w:t>enter</w:t>
            </w:r>
            <w:r w:rsidRPr="00663844">
              <w:t xml:space="preserve"> Cataloguing data </w:t>
            </w:r>
            <w:r>
              <w:t>directly in</w:t>
            </w:r>
            <w:r w:rsidRPr="00663844">
              <w:t xml:space="preserve">to </w:t>
            </w:r>
            <w:r w:rsidR="003E79C6">
              <w:t>ERP</w:t>
            </w:r>
            <w:r w:rsidRPr="00663844">
              <w:t>.</w:t>
            </w:r>
          </w:p>
          <w:p w14:paraId="7DB8BAE2" w14:textId="64ECC1C3" w:rsidR="006B5958" w:rsidRPr="00A85A33" w:rsidRDefault="006B5958" w:rsidP="006B5958">
            <w:pPr>
              <w:pStyle w:val="SOWTL4-ASDEFCON"/>
            </w:pPr>
            <w:r w:rsidRPr="00A85A33">
              <w:t xml:space="preserve">The Contractor shall </w:t>
            </w:r>
            <w:r>
              <w:t xml:space="preserve">develop </w:t>
            </w:r>
            <w:r w:rsidR="00D86EFF">
              <w:t xml:space="preserve">materiel master data </w:t>
            </w:r>
            <w:r w:rsidR="00512830">
              <w:t>and enter this data</w:t>
            </w:r>
            <w:r w:rsidRPr="00A85A33">
              <w:t xml:space="preserve"> in</w:t>
            </w:r>
            <w:r w:rsidR="00512830">
              <w:t>to</w:t>
            </w:r>
            <w:r w:rsidRPr="00A85A33">
              <w:t xml:space="preserve"> </w:t>
            </w:r>
            <w:r w:rsidR="003E79C6">
              <w:t>ERP</w:t>
            </w:r>
            <w:r>
              <w:t>,</w:t>
            </w:r>
            <w:r w:rsidRPr="00A85A33">
              <w:t xml:space="preserve"> for all Commonwealth-owned Stock Items that are introduced under the Contract.</w:t>
            </w:r>
          </w:p>
          <w:p w14:paraId="32E65FE5" w14:textId="5613F372" w:rsidR="006B5958" w:rsidRDefault="006B5958" w:rsidP="00BB3567">
            <w:pPr>
              <w:pStyle w:val="SOWTL4-ASDEFCON"/>
            </w:pPr>
            <w:r>
              <w:t xml:space="preserve">When the Contractor identifies an error or other requirement to change </w:t>
            </w:r>
            <w:r w:rsidR="00D86EFF" w:rsidRPr="00BB3567">
              <w:t xml:space="preserve">materiel master data </w:t>
            </w:r>
            <w:r>
              <w:t>for a Product Being Supported, or</w:t>
            </w:r>
            <w:r w:rsidRPr="00832B53">
              <w:t xml:space="preserve"> </w:t>
            </w:r>
            <w:r>
              <w:t>when otherwise requested by the Commonwealth Representative,</w:t>
            </w:r>
            <w:r w:rsidRPr="009F3FB1">
              <w:t xml:space="preserve"> </w:t>
            </w:r>
            <w:r>
              <w:t>t</w:t>
            </w:r>
            <w:r w:rsidRPr="009F3FB1">
              <w:t xml:space="preserve">he Contractor shall </w:t>
            </w:r>
            <w:r>
              <w:t>update</w:t>
            </w:r>
            <w:r w:rsidRPr="009F3FB1">
              <w:t xml:space="preserve"> </w:t>
            </w:r>
            <w:r>
              <w:t xml:space="preserve">the </w:t>
            </w:r>
            <w:r w:rsidR="00D86EFF" w:rsidRPr="00BB3567">
              <w:t xml:space="preserve">materiel master data </w:t>
            </w:r>
            <w:r w:rsidRPr="009F3FB1">
              <w:t xml:space="preserve">in </w:t>
            </w:r>
            <w:r w:rsidR="00D86EFF">
              <w:t>ERP</w:t>
            </w:r>
            <w:r>
              <w:t>,</w:t>
            </w:r>
            <w:r w:rsidRPr="009F3FB1">
              <w:t xml:space="preserve"> </w:t>
            </w:r>
            <w:r w:rsidRPr="00BB3567">
              <w:t xml:space="preserve">in accordance with the </w:t>
            </w:r>
            <w:r w:rsidR="00BB3567">
              <w:t>PS</w:t>
            </w:r>
            <w:r w:rsidR="00BB3567" w:rsidRPr="00BB3567">
              <w:t>M</w:t>
            </w:r>
            <w:r>
              <w:t>.</w:t>
            </w:r>
          </w:p>
        </w:tc>
      </w:tr>
    </w:tbl>
    <w:p w14:paraId="67A1BA0F" w14:textId="77777777" w:rsidR="00B34CA3" w:rsidRPr="0001106A" w:rsidRDefault="00B34CA3" w:rsidP="001D0056">
      <w:pPr>
        <w:pStyle w:val="SOWTL4-ASDEFCON"/>
        <w:numPr>
          <w:ilvl w:val="0"/>
          <w:numId w:val="0"/>
        </w:numPr>
      </w:pPr>
    </w:p>
    <w:sectPr w:rsidR="00B34CA3" w:rsidRPr="0001106A" w:rsidSect="00BB2BA4">
      <w:headerReference w:type="default" r:id="rId14"/>
      <w:footerReference w:type="default" r:id="rId15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37CCB" w14:textId="77777777" w:rsidR="001F37C0" w:rsidRDefault="001F37C0">
      <w:r>
        <w:separator/>
      </w:r>
    </w:p>
  </w:endnote>
  <w:endnote w:type="continuationSeparator" w:id="0">
    <w:p w14:paraId="612A271D" w14:textId="77777777" w:rsidR="001F37C0" w:rsidRDefault="001F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8CB3" w14:textId="11B1E610" w:rsidR="00EF7105" w:rsidRDefault="00EF71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6A62">
      <w:rPr>
        <w:rStyle w:val="PageNumber"/>
        <w:noProof/>
      </w:rPr>
      <w:t>ii</w:t>
    </w:r>
    <w:r>
      <w:rPr>
        <w:rStyle w:val="PageNumber"/>
      </w:rPr>
      <w:fldChar w:fldCharType="end"/>
    </w:r>
  </w:p>
  <w:p w14:paraId="353F996D" w14:textId="77777777" w:rsidR="00EF7105" w:rsidRDefault="00EF71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F7105" w14:paraId="38C689B7" w14:textId="77777777" w:rsidTr="00BB2BA4">
      <w:tc>
        <w:tcPr>
          <w:tcW w:w="2500" w:type="pct"/>
        </w:tcPr>
        <w:p w14:paraId="34E8FF1A" w14:textId="1B650269" w:rsidR="00EF7105" w:rsidRDefault="00EF7105" w:rsidP="00BB2BA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698F47E8" w14:textId="2BD1C6C5" w:rsidR="00EF7105" w:rsidRPr="00A418A9" w:rsidRDefault="00EF7105" w:rsidP="00BB2BA4">
          <w:pPr>
            <w:pStyle w:val="ASDEFCONHeaderFooterRight"/>
            <w:rPr>
              <w:szCs w:val="16"/>
            </w:rPr>
          </w:pPr>
          <w:r w:rsidRPr="00A418A9">
            <w:rPr>
              <w:rStyle w:val="PageNumber"/>
              <w:color w:val="auto"/>
              <w:szCs w:val="16"/>
            </w:rPr>
            <w:fldChar w:fldCharType="begin"/>
          </w:r>
          <w:r w:rsidRPr="00A418A9">
            <w:rPr>
              <w:rStyle w:val="PageNumber"/>
              <w:color w:val="auto"/>
              <w:szCs w:val="16"/>
            </w:rPr>
            <w:instrText xml:space="preserve"> PAGE </w:instrText>
          </w:r>
          <w:r w:rsidRPr="00A418A9">
            <w:rPr>
              <w:rStyle w:val="PageNumber"/>
              <w:color w:val="auto"/>
              <w:szCs w:val="16"/>
            </w:rPr>
            <w:fldChar w:fldCharType="separate"/>
          </w:r>
          <w:r w:rsidR="00326A62">
            <w:rPr>
              <w:rStyle w:val="PageNumber"/>
              <w:noProof/>
              <w:color w:val="auto"/>
              <w:szCs w:val="16"/>
            </w:rPr>
            <w:t>i</w:t>
          </w:r>
          <w:r w:rsidRPr="00A418A9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F7105" w14:paraId="4FFFE7A7" w14:textId="77777777" w:rsidTr="00BB2BA4">
      <w:tc>
        <w:tcPr>
          <w:tcW w:w="5000" w:type="pct"/>
          <w:gridSpan w:val="2"/>
        </w:tcPr>
        <w:p w14:paraId="339E03AE" w14:textId="3677627D" w:rsidR="00EF7105" w:rsidRDefault="00EF7105" w:rsidP="00B03904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326A62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2766C969" w14:textId="77777777" w:rsidR="00EF7105" w:rsidRPr="00BB2BA4" w:rsidRDefault="00EF7105" w:rsidP="00BB2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F7105" w14:paraId="09E0DE43" w14:textId="77777777" w:rsidTr="00BB2BA4">
      <w:tc>
        <w:tcPr>
          <w:tcW w:w="2500" w:type="pct"/>
        </w:tcPr>
        <w:p w14:paraId="5A3085D7" w14:textId="42809758" w:rsidR="00EF7105" w:rsidRDefault="00EF7105" w:rsidP="00BB2BA4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128B6CFD" w14:textId="206B8ABE" w:rsidR="00EF7105" w:rsidRPr="00A418A9" w:rsidRDefault="00EF7105" w:rsidP="00BB2BA4">
          <w:pPr>
            <w:pStyle w:val="ASDEFCONHeaderFooterRight"/>
            <w:rPr>
              <w:szCs w:val="16"/>
            </w:rPr>
          </w:pPr>
          <w:r w:rsidRPr="00A418A9">
            <w:rPr>
              <w:rStyle w:val="PageNumber"/>
              <w:color w:val="auto"/>
              <w:szCs w:val="16"/>
            </w:rPr>
            <w:fldChar w:fldCharType="begin"/>
          </w:r>
          <w:r w:rsidRPr="00A418A9">
            <w:rPr>
              <w:rStyle w:val="PageNumber"/>
              <w:color w:val="auto"/>
              <w:szCs w:val="16"/>
            </w:rPr>
            <w:instrText xml:space="preserve"> PAGE </w:instrText>
          </w:r>
          <w:r w:rsidRPr="00A418A9">
            <w:rPr>
              <w:rStyle w:val="PageNumber"/>
              <w:color w:val="auto"/>
              <w:szCs w:val="16"/>
            </w:rPr>
            <w:fldChar w:fldCharType="separate"/>
          </w:r>
          <w:r w:rsidR="00326A62">
            <w:rPr>
              <w:rStyle w:val="PageNumber"/>
              <w:noProof/>
              <w:color w:val="auto"/>
              <w:szCs w:val="16"/>
            </w:rPr>
            <w:t>2</w:t>
          </w:r>
          <w:r w:rsidRPr="00A418A9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F7105" w14:paraId="379B3580" w14:textId="77777777" w:rsidTr="00BB2BA4">
      <w:tc>
        <w:tcPr>
          <w:tcW w:w="5000" w:type="pct"/>
          <w:gridSpan w:val="2"/>
        </w:tcPr>
        <w:p w14:paraId="12BB543C" w14:textId="69FEBBD8" w:rsidR="00EF7105" w:rsidRDefault="00EF7105" w:rsidP="00B03904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326A62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58602FB6" w14:textId="77777777" w:rsidR="00EF7105" w:rsidRPr="00BB2BA4" w:rsidRDefault="00EF7105" w:rsidP="00BB2B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71F4E" w14:textId="77777777" w:rsidR="001F37C0" w:rsidRDefault="001F37C0">
      <w:r>
        <w:separator/>
      </w:r>
    </w:p>
  </w:footnote>
  <w:footnote w:type="continuationSeparator" w:id="0">
    <w:p w14:paraId="356F8A67" w14:textId="77777777" w:rsidR="001F37C0" w:rsidRDefault="001F3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F7105" w14:paraId="3E59FE83" w14:textId="77777777" w:rsidTr="00BB2BA4">
      <w:tc>
        <w:tcPr>
          <w:tcW w:w="5000" w:type="pct"/>
          <w:gridSpan w:val="2"/>
        </w:tcPr>
        <w:p w14:paraId="4CC50B94" w14:textId="4E1F5F87" w:rsidR="00EF7105" w:rsidRDefault="00EF7105" w:rsidP="00B03904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326A62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EF7105" w14:paraId="34A79EBB" w14:textId="77777777" w:rsidTr="00BB2BA4">
      <w:tc>
        <w:tcPr>
          <w:tcW w:w="2500" w:type="pct"/>
        </w:tcPr>
        <w:p w14:paraId="1D85C7F3" w14:textId="3F15149A" w:rsidR="00EF7105" w:rsidRDefault="005F73BF" w:rsidP="00BB2BA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26A62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30547F62" w14:textId="54D2AC57" w:rsidR="00EF7105" w:rsidRDefault="005F73BF" w:rsidP="00A320E2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326A62">
            <w:t>DSD-SUP-SACC</w:t>
          </w:r>
          <w:r>
            <w:fldChar w:fldCharType="end"/>
          </w:r>
          <w:r w:rsidR="00EF7105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326A62">
            <w:t>V5.3</w:t>
          </w:r>
          <w:r>
            <w:fldChar w:fldCharType="end"/>
          </w:r>
        </w:p>
      </w:tc>
    </w:tr>
  </w:tbl>
  <w:p w14:paraId="1D813464" w14:textId="77777777" w:rsidR="00EF7105" w:rsidRPr="00BB2BA4" w:rsidRDefault="00EF7105" w:rsidP="00BB2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F7105" w14:paraId="61F9FF76" w14:textId="77777777" w:rsidTr="00BB2BA4">
      <w:tc>
        <w:tcPr>
          <w:tcW w:w="5000" w:type="pct"/>
          <w:gridSpan w:val="2"/>
        </w:tcPr>
        <w:p w14:paraId="7A13BB01" w14:textId="07ABF9E6" w:rsidR="00EF7105" w:rsidRDefault="00EF7105" w:rsidP="00B03904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326A62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EF7105" w14:paraId="667B839D" w14:textId="77777777" w:rsidTr="00BB2BA4">
      <w:tc>
        <w:tcPr>
          <w:tcW w:w="2500" w:type="pct"/>
        </w:tcPr>
        <w:p w14:paraId="4ECA3380" w14:textId="41D548E7" w:rsidR="00EF7105" w:rsidRDefault="005F73BF" w:rsidP="00BB2BA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26A62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3E2682FA" w14:textId="4FA7EA63" w:rsidR="00EF7105" w:rsidRDefault="005F73BF" w:rsidP="00A320E2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326A62">
            <w:t>DSD-SUP-SACC</w:t>
          </w:r>
          <w:r>
            <w:fldChar w:fldCharType="end"/>
          </w:r>
          <w:r w:rsidR="00EF7105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326A62">
            <w:t>V5.3</w:t>
          </w:r>
          <w:r>
            <w:fldChar w:fldCharType="end"/>
          </w:r>
        </w:p>
      </w:tc>
    </w:tr>
  </w:tbl>
  <w:p w14:paraId="2B751339" w14:textId="77777777" w:rsidR="00EF7105" w:rsidRPr="00BB2BA4" w:rsidRDefault="00EF7105" w:rsidP="00B71F7A">
    <w:pPr>
      <w:pStyle w:val="ASDEFCONHeaderFooter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22A8C"/>
    <w:multiLevelType w:val="multilevel"/>
    <w:tmpl w:val="00A88EF6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pStyle w:val="TextLevel5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6DD3F01"/>
    <w:multiLevelType w:val="multilevel"/>
    <w:tmpl w:val="768C3D04"/>
    <w:lvl w:ilvl="0">
      <w:start w:val="6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textlevel2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TextLevel3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TextLevel4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pStyle w:val="spara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lowerRoman"/>
      <w:pStyle w:val="sspara"/>
      <w:lvlText w:val="(%8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8">
      <w:start w:val="1"/>
      <w:numFmt w:val="lowerLetter"/>
      <w:pStyle w:val="ssspara"/>
      <w:lvlText w:val="(%9)"/>
      <w:lvlJc w:val="left"/>
      <w:pPr>
        <w:tabs>
          <w:tab w:val="num" w:pos="2448"/>
        </w:tabs>
        <w:ind w:left="2448" w:hanging="432"/>
      </w:pPr>
      <w:rPr>
        <w:rFonts w:hint="default"/>
      </w:rPr>
    </w:lvl>
  </w:abstractNum>
  <w:abstractNum w:abstractNumId="37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22"/>
  </w:num>
  <w:num w:numId="5">
    <w:abstractNumId w:val="6"/>
  </w:num>
  <w:num w:numId="6">
    <w:abstractNumId w:val="37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32"/>
  </w:num>
  <w:num w:numId="13">
    <w:abstractNumId w:val="18"/>
  </w:num>
  <w:num w:numId="14">
    <w:abstractNumId w:val="38"/>
  </w:num>
  <w:num w:numId="15">
    <w:abstractNumId w:val="12"/>
  </w:num>
  <w:num w:numId="16">
    <w:abstractNumId w:val="15"/>
  </w:num>
  <w:num w:numId="17">
    <w:abstractNumId w:val="40"/>
  </w:num>
  <w:num w:numId="18">
    <w:abstractNumId w:val="9"/>
  </w:num>
  <w:num w:numId="19">
    <w:abstractNumId w:val="7"/>
  </w:num>
  <w:num w:numId="20">
    <w:abstractNumId w:val="2"/>
  </w:num>
  <w:num w:numId="21">
    <w:abstractNumId w:val="4"/>
  </w:num>
  <w:num w:numId="22">
    <w:abstractNumId w:val="14"/>
  </w:num>
  <w:num w:numId="23">
    <w:abstractNumId w:val="1"/>
  </w:num>
  <w:num w:numId="24">
    <w:abstractNumId w:val="20"/>
  </w:num>
  <w:num w:numId="25">
    <w:abstractNumId w:val="34"/>
  </w:num>
  <w:num w:numId="26">
    <w:abstractNumId w:val="31"/>
  </w:num>
  <w:num w:numId="27">
    <w:abstractNumId w:val="16"/>
  </w:num>
  <w:num w:numId="28">
    <w:abstractNumId w:val="19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5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5"/>
  </w:num>
  <w:num w:numId="35">
    <w:abstractNumId w:val="39"/>
  </w:num>
  <w:num w:numId="36">
    <w:abstractNumId w:val="13"/>
  </w:num>
  <w:num w:numId="37">
    <w:abstractNumId w:val="21"/>
  </w:num>
  <w:num w:numId="38">
    <w:abstractNumId w:val="8"/>
  </w:num>
  <w:num w:numId="39">
    <w:abstractNumId w:val="3"/>
  </w:num>
  <w:num w:numId="40">
    <w:abstractNumId w:val="26"/>
  </w:num>
  <w:num w:numId="41">
    <w:abstractNumId w:val="28"/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29"/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6"/>
  </w:num>
  <w:num w:numId="50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6BF"/>
    <w:rsid w:val="0001106A"/>
    <w:rsid w:val="00011907"/>
    <w:rsid w:val="00012A6B"/>
    <w:rsid w:val="00021CF5"/>
    <w:rsid w:val="00022F82"/>
    <w:rsid w:val="000332F2"/>
    <w:rsid w:val="00035565"/>
    <w:rsid w:val="000371AF"/>
    <w:rsid w:val="00040A29"/>
    <w:rsid w:val="0004278E"/>
    <w:rsid w:val="00043EF3"/>
    <w:rsid w:val="00053464"/>
    <w:rsid w:val="000705F3"/>
    <w:rsid w:val="000A091C"/>
    <w:rsid w:val="000A3849"/>
    <w:rsid w:val="000A7375"/>
    <w:rsid w:val="000B31D3"/>
    <w:rsid w:val="000C3B69"/>
    <w:rsid w:val="000D670A"/>
    <w:rsid w:val="000E4932"/>
    <w:rsid w:val="000F5B37"/>
    <w:rsid w:val="00112281"/>
    <w:rsid w:val="001169D4"/>
    <w:rsid w:val="00121350"/>
    <w:rsid w:val="001372E2"/>
    <w:rsid w:val="001413B6"/>
    <w:rsid w:val="00141C2A"/>
    <w:rsid w:val="00144994"/>
    <w:rsid w:val="00147947"/>
    <w:rsid w:val="001544DD"/>
    <w:rsid w:val="00154C0B"/>
    <w:rsid w:val="00154D61"/>
    <w:rsid w:val="00163D01"/>
    <w:rsid w:val="0019391B"/>
    <w:rsid w:val="001A0B5F"/>
    <w:rsid w:val="001A5C6B"/>
    <w:rsid w:val="001A7CFA"/>
    <w:rsid w:val="001D0056"/>
    <w:rsid w:val="001E0BDF"/>
    <w:rsid w:val="001E375D"/>
    <w:rsid w:val="001F2DC7"/>
    <w:rsid w:val="001F37C0"/>
    <w:rsid w:val="00201E9C"/>
    <w:rsid w:val="00210740"/>
    <w:rsid w:val="0021256D"/>
    <w:rsid w:val="00214A03"/>
    <w:rsid w:val="0021549D"/>
    <w:rsid w:val="0023414C"/>
    <w:rsid w:val="002616E6"/>
    <w:rsid w:val="00263621"/>
    <w:rsid w:val="00272AF1"/>
    <w:rsid w:val="002739E8"/>
    <w:rsid w:val="00281C9F"/>
    <w:rsid w:val="00291121"/>
    <w:rsid w:val="00291C71"/>
    <w:rsid w:val="002A41BF"/>
    <w:rsid w:val="002B65C1"/>
    <w:rsid w:val="002C4138"/>
    <w:rsid w:val="002D1908"/>
    <w:rsid w:val="002E3066"/>
    <w:rsid w:val="002F07D3"/>
    <w:rsid w:val="002F745C"/>
    <w:rsid w:val="003050F1"/>
    <w:rsid w:val="00314B53"/>
    <w:rsid w:val="00316FF3"/>
    <w:rsid w:val="00324AE5"/>
    <w:rsid w:val="003260C3"/>
    <w:rsid w:val="00326A62"/>
    <w:rsid w:val="00330856"/>
    <w:rsid w:val="00331015"/>
    <w:rsid w:val="00331AE6"/>
    <w:rsid w:val="0034149A"/>
    <w:rsid w:val="00345829"/>
    <w:rsid w:val="003605AF"/>
    <w:rsid w:val="00380849"/>
    <w:rsid w:val="00393579"/>
    <w:rsid w:val="003A32A9"/>
    <w:rsid w:val="003A3A2F"/>
    <w:rsid w:val="003A5EC1"/>
    <w:rsid w:val="003B5CD0"/>
    <w:rsid w:val="003B5D0A"/>
    <w:rsid w:val="003C2E37"/>
    <w:rsid w:val="003C44B1"/>
    <w:rsid w:val="003D5C94"/>
    <w:rsid w:val="003D6D3F"/>
    <w:rsid w:val="003D789A"/>
    <w:rsid w:val="003E37E4"/>
    <w:rsid w:val="003E4922"/>
    <w:rsid w:val="003E79C6"/>
    <w:rsid w:val="003F25A9"/>
    <w:rsid w:val="003F2C03"/>
    <w:rsid w:val="003F2E49"/>
    <w:rsid w:val="004042CC"/>
    <w:rsid w:val="00407BBE"/>
    <w:rsid w:val="0041002A"/>
    <w:rsid w:val="00410D75"/>
    <w:rsid w:val="0042165D"/>
    <w:rsid w:val="004225F1"/>
    <w:rsid w:val="0042633B"/>
    <w:rsid w:val="00427E92"/>
    <w:rsid w:val="00433D52"/>
    <w:rsid w:val="00443368"/>
    <w:rsid w:val="0044365D"/>
    <w:rsid w:val="00452A3F"/>
    <w:rsid w:val="004604E8"/>
    <w:rsid w:val="00460E63"/>
    <w:rsid w:val="0046333E"/>
    <w:rsid w:val="00483F7D"/>
    <w:rsid w:val="00496579"/>
    <w:rsid w:val="004A65D6"/>
    <w:rsid w:val="004B04EE"/>
    <w:rsid w:val="004B1AEB"/>
    <w:rsid w:val="004D17A5"/>
    <w:rsid w:val="004E17EB"/>
    <w:rsid w:val="004E4257"/>
    <w:rsid w:val="004E5343"/>
    <w:rsid w:val="004E7E10"/>
    <w:rsid w:val="004F2B0C"/>
    <w:rsid w:val="004F6109"/>
    <w:rsid w:val="004F66D8"/>
    <w:rsid w:val="00500F48"/>
    <w:rsid w:val="00507BF6"/>
    <w:rsid w:val="00512830"/>
    <w:rsid w:val="00515B83"/>
    <w:rsid w:val="005227E5"/>
    <w:rsid w:val="00524A49"/>
    <w:rsid w:val="0052664E"/>
    <w:rsid w:val="005330F4"/>
    <w:rsid w:val="005450BF"/>
    <w:rsid w:val="00545F57"/>
    <w:rsid w:val="005603B0"/>
    <w:rsid w:val="00562A9C"/>
    <w:rsid w:val="0057428F"/>
    <w:rsid w:val="00577FAC"/>
    <w:rsid w:val="00581260"/>
    <w:rsid w:val="005B41CA"/>
    <w:rsid w:val="005C1A94"/>
    <w:rsid w:val="005D2ECB"/>
    <w:rsid w:val="005D7210"/>
    <w:rsid w:val="005E3860"/>
    <w:rsid w:val="005E502D"/>
    <w:rsid w:val="005F3FB6"/>
    <w:rsid w:val="005F42D4"/>
    <w:rsid w:val="005F73BF"/>
    <w:rsid w:val="0060375D"/>
    <w:rsid w:val="00605A53"/>
    <w:rsid w:val="00615400"/>
    <w:rsid w:val="00616E9F"/>
    <w:rsid w:val="0061774A"/>
    <w:rsid w:val="006459DE"/>
    <w:rsid w:val="0065068D"/>
    <w:rsid w:val="00663844"/>
    <w:rsid w:val="00664503"/>
    <w:rsid w:val="00665DE1"/>
    <w:rsid w:val="00671027"/>
    <w:rsid w:val="00671AA6"/>
    <w:rsid w:val="00671D5A"/>
    <w:rsid w:val="00673B4A"/>
    <w:rsid w:val="00680754"/>
    <w:rsid w:val="006A0640"/>
    <w:rsid w:val="006A22F9"/>
    <w:rsid w:val="006B52E2"/>
    <w:rsid w:val="006B5958"/>
    <w:rsid w:val="006B66F4"/>
    <w:rsid w:val="006C1513"/>
    <w:rsid w:val="006C272B"/>
    <w:rsid w:val="006C6C36"/>
    <w:rsid w:val="006D6C68"/>
    <w:rsid w:val="006E086E"/>
    <w:rsid w:val="006E1A80"/>
    <w:rsid w:val="006E2980"/>
    <w:rsid w:val="006F026A"/>
    <w:rsid w:val="006F2258"/>
    <w:rsid w:val="00702AD0"/>
    <w:rsid w:val="00727F6D"/>
    <w:rsid w:val="007316EE"/>
    <w:rsid w:val="007317B1"/>
    <w:rsid w:val="00740749"/>
    <w:rsid w:val="00743353"/>
    <w:rsid w:val="0074445D"/>
    <w:rsid w:val="0074500C"/>
    <w:rsid w:val="00746A8F"/>
    <w:rsid w:val="00756EC7"/>
    <w:rsid w:val="00765E3B"/>
    <w:rsid w:val="00775F7C"/>
    <w:rsid w:val="00782C94"/>
    <w:rsid w:val="00787D63"/>
    <w:rsid w:val="00792293"/>
    <w:rsid w:val="007923CE"/>
    <w:rsid w:val="00793719"/>
    <w:rsid w:val="00793E5B"/>
    <w:rsid w:val="0079679E"/>
    <w:rsid w:val="007B59C8"/>
    <w:rsid w:val="007C0EF7"/>
    <w:rsid w:val="007C233B"/>
    <w:rsid w:val="007D146E"/>
    <w:rsid w:val="007E0CB8"/>
    <w:rsid w:val="007E1693"/>
    <w:rsid w:val="007E16E7"/>
    <w:rsid w:val="007E57B9"/>
    <w:rsid w:val="007F31B7"/>
    <w:rsid w:val="00801A03"/>
    <w:rsid w:val="00803A4D"/>
    <w:rsid w:val="008129B7"/>
    <w:rsid w:val="00832ADB"/>
    <w:rsid w:val="00832B53"/>
    <w:rsid w:val="00834B0C"/>
    <w:rsid w:val="008529B5"/>
    <w:rsid w:val="008550E5"/>
    <w:rsid w:val="0085799A"/>
    <w:rsid w:val="00860B23"/>
    <w:rsid w:val="008644FF"/>
    <w:rsid w:val="00865BDD"/>
    <w:rsid w:val="00866365"/>
    <w:rsid w:val="00885CFA"/>
    <w:rsid w:val="00893DD7"/>
    <w:rsid w:val="008A1193"/>
    <w:rsid w:val="008A1329"/>
    <w:rsid w:val="008A72FA"/>
    <w:rsid w:val="008B1180"/>
    <w:rsid w:val="008B44D1"/>
    <w:rsid w:val="008B79BD"/>
    <w:rsid w:val="008C47A2"/>
    <w:rsid w:val="008D02BC"/>
    <w:rsid w:val="008E29E1"/>
    <w:rsid w:val="008E69FB"/>
    <w:rsid w:val="008F0488"/>
    <w:rsid w:val="009049B4"/>
    <w:rsid w:val="00911F5B"/>
    <w:rsid w:val="00912F78"/>
    <w:rsid w:val="00914C4E"/>
    <w:rsid w:val="00925EC4"/>
    <w:rsid w:val="009308BD"/>
    <w:rsid w:val="00961521"/>
    <w:rsid w:val="009701C5"/>
    <w:rsid w:val="009707C0"/>
    <w:rsid w:val="00971F15"/>
    <w:rsid w:val="00972EC1"/>
    <w:rsid w:val="00974C73"/>
    <w:rsid w:val="00980AA0"/>
    <w:rsid w:val="00997E85"/>
    <w:rsid w:val="009A33B3"/>
    <w:rsid w:val="009C5437"/>
    <w:rsid w:val="009D0776"/>
    <w:rsid w:val="009D41F6"/>
    <w:rsid w:val="009D53B3"/>
    <w:rsid w:val="009D661B"/>
    <w:rsid w:val="009E4A32"/>
    <w:rsid w:val="009F148E"/>
    <w:rsid w:val="009F21F9"/>
    <w:rsid w:val="009F3FB1"/>
    <w:rsid w:val="00A072BE"/>
    <w:rsid w:val="00A168B5"/>
    <w:rsid w:val="00A242C9"/>
    <w:rsid w:val="00A2594A"/>
    <w:rsid w:val="00A2646E"/>
    <w:rsid w:val="00A320E2"/>
    <w:rsid w:val="00A337A6"/>
    <w:rsid w:val="00A418A9"/>
    <w:rsid w:val="00A500ED"/>
    <w:rsid w:val="00A529FC"/>
    <w:rsid w:val="00A54079"/>
    <w:rsid w:val="00A555F5"/>
    <w:rsid w:val="00A563C1"/>
    <w:rsid w:val="00A61FC1"/>
    <w:rsid w:val="00A65CD1"/>
    <w:rsid w:val="00A71769"/>
    <w:rsid w:val="00A848EE"/>
    <w:rsid w:val="00A85A33"/>
    <w:rsid w:val="00A8681A"/>
    <w:rsid w:val="00A90781"/>
    <w:rsid w:val="00A90C1C"/>
    <w:rsid w:val="00A928ED"/>
    <w:rsid w:val="00A9369F"/>
    <w:rsid w:val="00AB02CF"/>
    <w:rsid w:val="00AB1703"/>
    <w:rsid w:val="00AC4175"/>
    <w:rsid w:val="00AC7B24"/>
    <w:rsid w:val="00AD5062"/>
    <w:rsid w:val="00AE06BF"/>
    <w:rsid w:val="00AF3F66"/>
    <w:rsid w:val="00B028BF"/>
    <w:rsid w:val="00B03904"/>
    <w:rsid w:val="00B05360"/>
    <w:rsid w:val="00B059E5"/>
    <w:rsid w:val="00B159A7"/>
    <w:rsid w:val="00B21F12"/>
    <w:rsid w:val="00B25009"/>
    <w:rsid w:val="00B26601"/>
    <w:rsid w:val="00B30C30"/>
    <w:rsid w:val="00B34CA3"/>
    <w:rsid w:val="00B60481"/>
    <w:rsid w:val="00B61C5A"/>
    <w:rsid w:val="00B640AC"/>
    <w:rsid w:val="00B64F8F"/>
    <w:rsid w:val="00B67D9A"/>
    <w:rsid w:val="00B71F7A"/>
    <w:rsid w:val="00B74854"/>
    <w:rsid w:val="00B84174"/>
    <w:rsid w:val="00B87F1C"/>
    <w:rsid w:val="00B92811"/>
    <w:rsid w:val="00BA4DA0"/>
    <w:rsid w:val="00BB2BA4"/>
    <w:rsid w:val="00BB33F7"/>
    <w:rsid w:val="00BB3567"/>
    <w:rsid w:val="00BB4A74"/>
    <w:rsid w:val="00BC7734"/>
    <w:rsid w:val="00BE10AC"/>
    <w:rsid w:val="00BF575F"/>
    <w:rsid w:val="00C00314"/>
    <w:rsid w:val="00C06255"/>
    <w:rsid w:val="00C10EA5"/>
    <w:rsid w:val="00C14E54"/>
    <w:rsid w:val="00C22308"/>
    <w:rsid w:val="00C25A8A"/>
    <w:rsid w:val="00C33481"/>
    <w:rsid w:val="00C433E4"/>
    <w:rsid w:val="00C47356"/>
    <w:rsid w:val="00C544B7"/>
    <w:rsid w:val="00C55B9D"/>
    <w:rsid w:val="00C55E16"/>
    <w:rsid w:val="00C5776C"/>
    <w:rsid w:val="00C6075D"/>
    <w:rsid w:val="00C6123D"/>
    <w:rsid w:val="00C61688"/>
    <w:rsid w:val="00C65F8B"/>
    <w:rsid w:val="00C66998"/>
    <w:rsid w:val="00CB1D86"/>
    <w:rsid w:val="00CB328A"/>
    <w:rsid w:val="00CD07F6"/>
    <w:rsid w:val="00CE30AC"/>
    <w:rsid w:val="00CE75AC"/>
    <w:rsid w:val="00CE7707"/>
    <w:rsid w:val="00CF3B48"/>
    <w:rsid w:val="00D009DA"/>
    <w:rsid w:val="00D02741"/>
    <w:rsid w:val="00D04135"/>
    <w:rsid w:val="00D0692F"/>
    <w:rsid w:val="00D12E5D"/>
    <w:rsid w:val="00D135C5"/>
    <w:rsid w:val="00D13B1D"/>
    <w:rsid w:val="00D142D6"/>
    <w:rsid w:val="00D20029"/>
    <w:rsid w:val="00D25F5B"/>
    <w:rsid w:val="00D27DEA"/>
    <w:rsid w:val="00D45FB0"/>
    <w:rsid w:val="00D46B4C"/>
    <w:rsid w:val="00D51B93"/>
    <w:rsid w:val="00D553D4"/>
    <w:rsid w:val="00D659BB"/>
    <w:rsid w:val="00D775B5"/>
    <w:rsid w:val="00D80B23"/>
    <w:rsid w:val="00D86EFF"/>
    <w:rsid w:val="00DB2349"/>
    <w:rsid w:val="00DB42C7"/>
    <w:rsid w:val="00DB43BF"/>
    <w:rsid w:val="00DC3F0B"/>
    <w:rsid w:val="00DD11C8"/>
    <w:rsid w:val="00DF10ED"/>
    <w:rsid w:val="00DF2236"/>
    <w:rsid w:val="00DF5E5F"/>
    <w:rsid w:val="00DF7186"/>
    <w:rsid w:val="00E0300B"/>
    <w:rsid w:val="00E127F7"/>
    <w:rsid w:val="00E13989"/>
    <w:rsid w:val="00E14FDE"/>
    <w:rsid w:val="00E171AE"/>
    <w:rsid w:val="00E21A02"/>
    <w:rsid w:val="00E3007F"/>
    <w:rsid w:val="00E30543"/>
    <w:rsid w:val="00E31A47"/>
    <w:rsid w:val="00E60CAD"/>
    <w:rsid w:val="00E80E4F"/>
    <w:rsid w:val="00E91846"/>
    <w:rsid w:val="00EA0201"/>
    <w:rsid w:val="00EA508E"/>
    <w:rsid w:val="00EB02BB"/>
    <w:rsid w:val="00EB22BC"/>
    <w:rsid w:val="00EB4D3E"/>
    <w:rsid w:val="00EB5175"/>
    <w:rsid w:val="00EC3884"/>
    <w:rsid w:val="00EC5A7D"/>
    <w:rsid w:val="00ED77D2"/>
    <w:rsid w:val="00EE143B"/>
    <w:rsid w:val="00EE2626"/>
    <w:rsid w:val="00EE70D7"/>
    <w:rsid w:val="00EE751F"/>
    <w:rsid w:val="00EF7105"/>
    <w:rsid w:val="00F05E3B"/>
    <w:rsid w:val="00F11D36"/>
    <w:rsid w:val="00F14777"/>
    <w:rsid w:val="00F24273"/>
    <w:rsid w:val="00F2726A"/>
    <w:rsid w:val="00F30578"/>
    <w:rsid w:val="00F50DB1"/>
    <w:rsid w:val="00F62290"/>
    <w:rsid w:val="00F640D5"/>
    <w:rsid w:val="00F673D3"/>
    <w:rsid w:val="00F67A58"/>
    <w:rsid w:val="00F74995"/>
    <w:rsid w:val="00F77A84"/>
    <w:rsid w:val="00F86157"/>
    <w:rsid w:val="00F86781"/>
    <w:rsid w:val="00F87869"/>
    <w:rsid w:val="00FB79F3"/>
    <w:rsid w:val="00FC71E2"/>
    <w:rsid w:val="00FC7D65"/>
    <w:rsid w:val="00FD4917"/>
    <w:rsid w:val="00FE43BF"/>
    <w:rsid w:val="00FE5078"/>
    <w:rsid w:val="00FE718C"/>
    <w:rsid w:val="00FE73C4"/>
    <w:rsid w:val="00FF1DCE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F55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A6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326A62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26A6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928ED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928ED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Level 3 - (i),(i),(i)1,Level 3 - (i)1,5 sub-bullet,sb,4,Spare1"/>
    <w:basedOn w:val="Normal"/>
    <w:next w:val="Normal"/>
    <w:link w:val="Heading5Char1"/>
    <w:qFormat/>
    <w:rsid w:val="00121350"/>
    <w:pPr>
      <w:numPr>
        <w:ilvl w:val="4"/>
        <w:numId w:val="4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121350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121350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121350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121350"/>
    <w:pPr>
      <w:numPr>
        <w:ilvl w:val="8"/>
        <w:numId w:val="4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326A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6A62"/>
  </w:style>
  <w:style w:type="paragraph" w:customStyle="1" w:styleId="TextLevel3">
    <w:name w:val="Text Level 3"/>
    <w:pPr>
      <w:numPr>
        <w:ilvl w:val="4"/>
        <w:numId w:val="2"/>
      </w:numPr>
      <w:spacing w:after="120"/>
      <w:jc w:val="both"/>
    </w:pPr>
    <w:rPr>
      <w:rFonts w:ascii="Arial" w:hAnsi="Arial"/>
      <w:lang w:eastAsia="en-US"/>
    </w:rPr>
  </w:style>
  <w:style w:type="paragraph" w:customStyle="1" w:styleId="TextLevel4">
    <w:name w:val="Text Level 4"/>
    <w:basedOn w:val="Heading4"/>
    <w:pPr>
      <w:keepNext w:val="0"/>
      <w:numPr>
        <w:ilvl w:val="5"/>
        <w:numId w:val="2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numPr>
        <w:numId w:val="1"/>
      </w:numPr>
      <w:spacing w:before="0"/>
    </w:pPr>
    <w:rPr>
      <w:b w:val="0"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Notespara">
    <w:name w:val="Note spara"/>
    <w:basedOn w:val="PlainText"/>
    <w:rPr>
      <w:rFonts w:ascii="Arial" w:hAnsi="Arial"/>
      <w:b/>
      <w:i/>
    </w:rPr>
  </w:style>
  <w:style w:type="paragraph" w:customStyle="1" w:styleId="spara">
    <w:name w:val="spara"/>
    <w:next w:val="Normal"/>
    <w:rsid w:val="00515B83"/>
    <w:pPr>
      <w:numPr>
        <w:ilvl w:val="6"/>
        <w:numId w:val="2"/>
      </w:numPr>
      <w:spacing w:after="120"/>
      <w:jc w:val="both"/>
    </w:pPr>
    <w:rPr>
      <w:rFonts w:ascii="Arial" w:hAnsi="Arial"/>
      <w:lang w:eastAsia="en-US"/>
    </w:rPr>
  </w:style>
  <w:style w:type="paragraph" w:customStyle="1" w:styleId="TextNoNumber">
    <w:name w:val="Text No Number"/>
    <w:basedOn w:val="Normal"/>
    <w:next w:val="Normal"/>
    <w:pPr>
      <w:tabs>
        <w:tab w:val="left" w:pos="900"/>
      </w:tabs>
      <w:ind w:left="907"/>
    </w:pPr>
  </w:style>
  <w:style w:type="paragraph" w:styleId="Header">
    <w:name w:val="header"/>
    <w:basedOn w:val="Normal"/>
    <w:link w:val="HeaderChar1"/>
    <w:rsid w:val="00971F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971F15"/>
    <w:pPr>
      <w:tabs>
        <w:tab w:val="center" w:pos="4153"/>
        <w:tab w:val="right" w:pos="8306"/>
      </w:tabs>
    </w:pPr>
  </w:style>
  <w:style w:type="character" w:styleId="PageNumber">
    <w:name w:val="page number"/>
    <w:rsid w:val="00971F15"/>
    <w:rPr>
      <w:rFonts w:cs="Times New Roman"/>
    </w:r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styleId="FootnoteText">
    <w:name w:val="footnote text"/>
    <w:basedOn w:val="Normal"/>
    <w:semiHidden/>
    <w:rsid w:val="00326A62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515B83"/>
    <w:pPr>
      <w:numPr>
        <w:ilvl w:val="7"/>
        <w:numId w:val="2"/>
      </w:numPr>
      <w:tabs>
        <w:tab w:val="left" w:pos="2016"/>
      </w:tabs>
    </w:pPr>
  </w:style>
  <w:style w:type="paragraph" w:styleId="TOC1">
    <w:name w:val="toc 1"/>
    <w:next w:val="ASDEFCONNormal"/>
    <w:autoRedefine/>
    <w:uiPriority w:val="39"/>
    <w:rsid w:val="00326A6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971F15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971F15"/>
  </w:style>
  <w:style w:type="paragraph" w:styleId="TOC2">
    <w:name w:val="toc 2"/>
    <w:next w:val="ASDEFCONNormal"/>
    <w:autoRedefine/>
    <w:uiPriority w:val="39"/>
    <w:rsid w:val="00326A62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326A62"/>
    <w:pPr>
      <w:spacing w:after="100"/>
      <w:ind w:left="400"/>
    </w:pPr>
  </w:style>
  <w:style w:type="paragraph" w:customStyle="1" w:styleId="TextLevel6">
    <w:name w:val="Text Level 6"/>
    <w:basedOn w:val="Heading6"/>
    <w:rPr>
      <w:b w:val="0"/>
    </w:rPr>
  </w:style>
  <w:style w:type="paragraph" w:styleId="Title">
    <w:name w:val="Title"/>
    <w:basedOn w:val="Normal"/>
    <w:next w:val="Normal"/>
    <w:link w:val="TitleChar"/>
    <w:qFormat/>
    <w:rsid w:val="00A928E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Pr>
      <w:rFonts w:ascii="Arial" w:hAnsi="Arial" w:cs="Arial" w:hint="default"/>
      <w:noProof w:val="0"/>
      <w:lang w:val="en-AU" w:eastAsia="en-US" w:bidi="ar-SA"/>
    </w:r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paragraph" w:styleId="BalloonText">
    <w:name w:val="Balloon Text"/>
    <w:basedOn w:val="Normal"/>
    <w:link w:val="BalloonTextChar"/>
    <w:autoRedefine/>
    <w:rsid w:val="008644FF"/>
    <w:rPr>
      <w:sz w:val="18"/>
      <w:szCs w:val="20"/>
    </w:r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Indentlist">
    <w:name w:val="Indent list"/>
    <w:basedOn w:val="Normal"/>
    <w:rsid w:val="00971F15"/>
    <w:pPr>
      <w:numPr>
        <w:numId w:val="7"/>
      </w:numPr>
      <w:tabs>
        <w:tab w:val="left" w:pos="1701"/>
      </w:tabs>
    </w:pPr>
  </w:style>
  <w:style w:type="paragraph" w:customStyle="1" w:styleId="TextManualNumber">
    <w:name w:val="Text Manual Number"/>
    <w:basedOn w:val="Normal"/>
    <w:rsid w:val="008A72FA"/>
    <w:pPr>
      <w:ind w:left="907" w:hanging="907"/>
    </w:pPr>
  </w:style>
  <w:style w:type="paragraph" w:customStyle="1" w:styleId="heading">
    <w:name w:val="heading"/>
    <w:rsid w:val="00914C4E"/>
    <w:pPr>
      <w:keepNext/>
      <w:tabs>
        <w:tab w:val="left" w:pos="1701"/>
      </w:tabs>
      <w:spacing w:before="240" w:after="120"/>
    </w:pPr>
    <w:rPr>
      <w:rFonts w:ascii="Arial" w:hAnsi="Arial"/>
      <w:b/>
    </w:rPr>
  </w:style>
  <w:style w:type="paragraph" w:customStyle="1" w:styleId="Options">
    <w:name w:val="Options"/>
    <w:basedOn w:val="Normal"/>
    <w:next w:val="Normal"/>
    <w:rsid w:val="00971F15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pPr>
      <w:jc w:val="center"/>
    </w:pPr>
    <w:rPr>
      <w:lang w:val="en-US"/>
    </w:rPr>
  </w:style>
  <w:style w:type="paragraph" w:customStyle="1" w:styleId="Notetodrafters">
    <w:name w:val="Note to drafters"/>
    <w:basedOn w:val="Normal"/>
    <w:next w:val="Normal"/>
    <w:rsid w:val="00515B83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pPr>
      <w:shd w:val="pct20" w:color="auto" w:fill="FFFFFF"/>
    </w:pPr>
    <w:rPr>
      <w:b/>
      <w:i/>
    </w:rPr>
  </w:style>
  <w:style w:type="paragraph" w:customStyle="1" w:styleId="option">
    <w:name w:val="option"/>
    <w:basedOn w:val="Normal"/>
    <w:next w:val="Normal"/>
    <w:rPr>
      <w:b/>
      <w:i/>
      <w:lang w:val="en-US"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ssspara">
    <w:name w:val="ssspara"/>
    <w:basedOn w:val="Normal"/>
    <w:pPr>
      <w:numPr>
        <w:ilvl w:val="8"/>
        <w:numId w:val="2"/>
      </w:numPr>
    </w:pPr>
  </w:style>
  <w:style w:type="paragraph" w:customStyle="1" w:styleId="textlevel2">
    <w:name w:val="text level 2"/>
    <w:next w:val="Normal"/>
    <w:pPr>
      <w:numPr>
        <w:ilvl w:val="2"/>
        <w:numId w:val="2"/>
      </w:num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table" w:styleId="TableGrid">
    <w:name w:val="Table Grid"/>
    <w:basedOn w:val="TableNormal"/>
    <w:rsid w:val="0012135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121350"/>
  </w:style>
  <w:style w:type="paragraph" w:customStyle="1" w:styleId="Style1">
    <w:name w:val="Style1"/>
    <w:basedOn w:val="Heading4"/>
    <w:rsid w:val="00121350"/>
    <w:rPr>
      <w:b w:val="0"/>
    </w:rPr>
  </w:style>
  <w:style w:type="paragraph" w:styleId="EndnoteText">
    <w:name w:val="endnote text"/>
    <w:basedOn w:val="Normal"/>
    <w:link w:val="EndnoteTextChar1"/>
    <w:semiHidden/>
    <w:rsid w:val="00121350"/>
    <w:rPr>
      <w:szCs w:val="20"/>
    </w:rPr>
  </w:style>
  <w:style w:type="paragraph" w:customStyle="1" w:styleId="NoteToDrafters0">
    <w:name w:val="Note To Drafters"/>
    <w:basedOn w:val="Normal"/>
    <w:next w:val="Normal"/>
    <w:autoRedefine/>
    <w:semiHidden/>
    <w:rsid w:val="00971F15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971F15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971F15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971F15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971F15"/>
    <w:rPr>
      <w:b/>
      <w:caps/>
    </w:rPr>
  </w:style>
  <w:style w:type="paragraph" w:customStyle="1" w:styleId="Recitals">
    <w:name w:val="Recitals"/>
    <w:basedOn w:val="Normal"/>
    <w:semiHidden/>
    <w:rsid w:val="00971F15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971F15"/>
    <w:pPr>
      <w:keepNext/>
      <w:ind w:left="851"/>
    </w:pPr>
  </w:style>
  <w:style w:type="paragraph" w:customStyle="1" w:styleId="TablePara">
    <w:name w:val="Table Para"/>
    <w:autoRedefine/>
    <w:semiHidden/>
    <w:rsid w:val="00971F15"/>
    <w:pPr>
      <w:numPr>
        <w:numId w:val="6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971F15"/>
  </w:style>
  <w:style w:type="paragraph" w:customStyle="1" w:styleId="TableSubpara">
    <w:name w:val="Table Subpara"/>
    <w:autoRedefine/>
    <w:semiHidden/>
    <w:rsid w:val="00971F15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Level11fo">
    <w:name w:val="Level 1.1fo"/>
    <w:basedOn w:val="Normal"/>
    <w:rsid w:val="00971F15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971F15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A928E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326A62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A928ED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A928ED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971F15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971F15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971F15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971F15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971F15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971F15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971F15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971F15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971F15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8644FF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971F15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971F15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971F15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971F1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971F15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uiPriority w:val="9"/>
    <w:locked/>
    <w:rsid w:val="00971F15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971F15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Level 3 - (i) Char,(i) Char,(i)1 Char,Level 3 - (i)1 Char,5 sub-bullet Char,sb Char,4 Char,Spare1 Char"/>
    <w:link w:val="Heading5"/>
    <w:locked/>
    <w:rsid w:val="00971F15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971F15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ink w:val="Heading7"/>
    <w:locked/>
    <w:rsid w:val="00971F15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971F15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971F15"/>
    <w:rPr>
      <w:rFonts w:ascii="Arial" w:hAnsi="Arial" w:cs="Arial"/>
      <w:sz w:val="22"/>
      <w:szCs w:val="24"/>
    </w:rPr>
  </w:style>
  <w:style w:type="paragraph" w:styleId="TOC4">
    <w:name w:val="toc 4"/>
    <w:basedOn w:val="Normal"/>
    <w:next w:val="Normal"/>
    <w:autoRedefine/>
    <w:rsid w:val="00326A6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26A6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26A6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26A6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26A6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26A62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971F15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971F15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971F15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971F15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971F15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326A62"/>
    <w:rPr>
      <w:color w:val="0000FF"/>
      <w:u w:val="single"/>
    </w:rPr>
  </w:style>
  <w:style w:type="character" w:styleId="FollowedHyperlink">
    <w:name w:val="FollowedHyperlink"/>
    <w:rsid w:val="00971F15"/>
    <w:rPr>
      <w:rFonts w:cs="Times New Roman"/>
      <w:color w:val="800080"/>
      <w:u w:val="single"/>
    </w:rPr>
  </w:style>
  <w:style w:type="character" w:styleId="Emphasis">
    <w:name w:val="Emphasis"/>
    <w:qFormat/>
    <w:rsid w:val="00971F15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971F15"/>
    <w:rPr>
      <w:b/>
      <w:bCs/>
    </w:rPr>
  </w:style>
  <w:style w:type="character" w:customStyle="1" w:styleId="CommentTextChar2">
    <w:name w:val="Comment Text Char2"/>
    <w:semiHidden/>
    <w:rsid w:val="002F07D3"/>
    <w:rPr>
      <w:rFonts w:ascii="Arial" w:eastAsia="Calibri" w:hAnsi="Arial"/>
      <w:szCs w:val="22"/>
      <w:lang w:eastAsia="en-US"/>
    </w:rPr>
  </w:style>
  <w:style w:type="character" w:customStyle="1" w:styleId="CommentSubjectChar1">
    <w:name w:val="Comment Subject Char1"/>
    <w:link w:val="CommentSubject"/>
    <w:rsid w:val="00971F15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971F15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326A62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26A6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26A6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26A62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326A62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26A62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326A62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326A62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326A6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26A6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26A6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26A6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26A62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26A62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26A6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26A62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26A62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326A6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26A6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26A6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26A6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26A6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26A6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26A6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26A6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26A6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26A6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26A6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26A6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26A6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26A6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26A62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26A62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26A62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26A62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26A62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26A62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26A62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26A62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26A62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26A62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26A6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26A6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26A6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26A6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26A6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26A6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26A6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26A6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26A6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26A62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26A6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26A62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326A6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26A62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26A6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26A6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26A62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26A62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26A6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26A6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26A6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26A6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26A62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326A62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26A62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26A6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26A6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26A62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326A62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26A62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26A6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26A6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26A6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26A62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26A62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26A6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26A6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26A62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26A62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326A6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26A62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26A62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326A6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26A62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26A6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26A6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326A6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326A6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26A6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26A6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26A6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26A62"/>
    <w:pPr>
      <w:numPr>
        <w:ilvl w:val="1"/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A5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326A62"/>
    <w:pPr>
      <w:numPr>
        <w:numId w:val="27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A928ED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928ED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928ED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A928ED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928ED"/>
    <w:pPr>
      <w:numPr>
        <w:numId w:val="42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928ED"/>
    <w:pPr>
      <w:spacing w:after="0"/>
      <w:ind w:left="720"/>
    </w:pPr>
  </w:style>
  <w:style w:type="paragraph" w:customStyle="1" w:styleId="Bullet2">
    <w:name w:val="Bullet 2"/>
    <w:basedOn w:val="Normal"/>
    <w:rsid w:val="00A928ED"/>
    <w:pPr>
      <w:numPr>
        <w:numId w:val="28"/>
      </w:numPr>
      <w:tabs>
        <w:tab w:val="left" w:pos="1134"/>
        <w:tab w:val="left" w:pos="1701"/>
      </w:tabs>
      <w:contextualSpacing/>
      <w:jc w:val="left"/>
    </w:pPr>
  </w:style>
  <w:style w:type="paragraph" w:styleId="Revision">
    <w:name w:val="Revision"/>
    <w:hidden/>
    <w:uiPriority w:val="99"/>
    <w:semiHidden/>
    <w:rsid w:val="0096152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fence.gov.au/business-industry/industry-capability-programs/enterprise-resource-planning-progr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ask.ml@defence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cb.helpdesk@defence.gov.au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560E-85AA-4A2B-9A44-356BD553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1304</TotalTime>
  <Pages>2</Pages>
  <Words>4476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DSD-SUP-SACC</vt:lpstr>
    </vt:vector>
  </TitlesOfParts>
  <Manager/>
  <Company/>
  <LinksUpToDate>false</LinksUpToDate>
  <CharactersWithSpaces>29931</CharactersWithSpaces>
  <SharedDoc>false</SharedDoc>
  <HLinks>
    <vt:vector size="18" baseType="variant">
      <vt:variant>
        <vt:i4>7929943</vt:i4>
      </vt:variant>
      <vt:variant>
        <vt:i4>45</vt:i4>
      </vt:variant>
      <vt:variant>
        <vt:i4>0</vt:i4>
      </vt:variant>
      <vt:variant>
        <vt:i4>5</vt:i4>
      </vt:variant>
      <vt:variant>
        <vt:lpwstr>../Objective/Objects/mlo.helpdesk@defence.gov.au</vt:lpwstr>
      </vt:variant>
      <vt:variant>
        <vt:lpwstr/>
      </vt:variant>
      <vt:variant>
        <vt:i4>5177434</vt:i4>
      </vt:variant>
      <vt:variant>
        <vt:i4>42</vt:i4>
      </vt:variant>
      <vt:variant>
        <vt:i4>0</vt:i4>
      </vt:variant>
      <vt:variant>
        <vt:i4>5</vt:i4>
      </vt:variant>
      <vt:variant>
        <vt:lpwstr>http://intranet.defence.gov.au/dmoweb/sites/LOGISBIT/comweb.asp?page=98225&amp;Title=BDL</vt:lpwstr>
      </vt:variant>
      <vt:variant>
        <vt:lpwstr/>
      </vt:variant>
      <vt:variant>
        <vt:i4>4456549</vt:i4>
      </vt:variant>
      <vt:variant>
        <vt:i4>30</vt:i4>
      </vt:variant>
      <vt:variant>
        <vt:i4>0</vt:i4>
      </vt:variant>
      <vt:variant>
        <vt:i4>5</vt:i4>
      </vt:variant>
      <vt:variant>
        <vt:lpwstr>mailto:ncb.helpdesk@defence.gov.au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DSD-SUP-SACC</dc:title>
  <dc:subject>Stock Assessment, Codification &amp; Cataloguing</dc:subject>
  <dc:creator/>
  <cp:keywords>Stock Assessment, Codification, Cataloguing</cp:keywords>
  <cp:lastModifiedBy/>
  <cp:revision>83</cp:revision>
  <cp:lastPrinted>2014-03-03T22:21:00Z</cp:lastPrinted>
  <dcterms:created xsi:type="dcterms:W3CDTF">2017-11-07T00:34:00Z</dcterms:created>
  <dcterms:modified xsi:type="dcterms:W3CDTF">2026-06-18T22:48:00Z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BM80025350</vt:lpwstr>
  </property>
  <property fmtid="{D5CDD505-2E9C-101B-9397-08002B2CF9AE}" pid="4" name="Objective-Version">
    <vt:lpwstr>2.6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DSD-SUP-SACC</vt:lpwstr>
  </property>
  <property fmtid="{D5CDD505-2E9C-101B-9397-08002B2CF9AE}" pid="10" name="Footer_Left">
    <vt:lpwstr/>
  </property>
</Properties>
</file>